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jsttabel3"/>
        <w:tblW w:w="9977" w:type="dxa"/>
        <w:tblLayout w:type="fixed"/>
        <w:tblLook w:val="04A0" w:firstRow="1" w:lastRow="0" w:firstColumn="1" w:lastColumn="0" w:noHBand="0" w:noVBand="1"/>
      </w:tblPr>
      <w:tblGrid>
        <w:gridCol w:w="907"/>
        <w:gridCol w:w="4535"/>
        <w:gridCol w:w="4535"/>
      </w:tblGrid>
      <w:tr w:rsidR="0085245F" w14:paraId="5518F1D0" w14:textId="2D33EC59" w:rsidTr="008524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219CC840" w14:textId="77777777" w:rsidR="0085245F" w:rsidRDefault="0085245F" w:rsidP="00DE3E2F">
            <w:r>
              <w:t>#</w:t>
            </w:r>
          </w:p>
        </w:tc>
        <w:tc>
          <w:tcPr>
            <w:tcW w:w="4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26352" w14:textId="1F59867E" w:rsidR="0085245F" w:rsidRDefault="0085245F" w:rsidP="00DE3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of bijlage</w:t>
            </w:r>
          </w:p>
        </w:tc>
        <w:tc>
          <w:tcPr>
            <w:tcW w:w="453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BFECD00" w14:textId="6A81FDCA" w:rsidR="0085245F" w:rsidRDefault="0085245F" w:rsidP="00DE3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Opmerking</w:t>
            </w:r>
          </w:p>
        </w:tc>
      </w:tr>
      <w:tr w:rsidR="0085245F" w:rsidRPr="0085245F" w14:paraId="0C42B957" w14:textId="390B5B75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39019CE4" w14:textId="77777777" w:rsidR="0085245F" w:rsidRPr="0085245F" w:rsidRDefault="0085245F" w:rsidP="00F27305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A</w:t>
            </w:r>
          </w:p>
        </w:tc>
        <w:tc>
          <w:tcPr>
            <w:tcW w:w="4535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4D817370" w14:textId="130362D8" w:rsidR="0085245F" w:rsidRPr="0085245F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b/>
                <w:color w:val="FFFFFF" w:themeColor="background1"/>
              </w:rPr>
              <w:t>Inschrijfleidraad</w:t>
            </w:r>
          </w:p>
        </w:tc>
        <w:tc>
          <w:tcPr>
            <w:tcW w:w="4535" w:type="dxa"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808080" w:themeFill="background1" w:themeFillShade="80"/>
          </w:tcPr>
          <w:p w14:paraId="03C064E9" w14:textId="77777777" w:rsidR="0085245F" w:rsidRPr="0085245F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14:paraId="42827A7C" w14:textId="06EBE41D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5B0" w14:textId="6CFA7DFB" w:rsidR="0085245F" w:rsidRDefault="0085245F" w:rsidP="00DE2D49">
            <w:r w:rsidRPr="00DF0247">
              <w:t>A-1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34D" w14:textId="2D7934E7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317">
              <w:t>Standaardformulier Indieningsformulier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91F" w14:textId="77777777" w:rsidR="0085245F" w:rsidRPr="00A52317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3E7D812E" w14:textId="298830A9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042" w14:textId="60BFFE38" w:rsidR="0085245F" w:rsidRDefault="0085245F" w:rsidP="00DE2D49">
            <w:r w:rsidRPr="00DF0247">
              <w:t>A-2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162" w14:textId="1DEF5D08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317">
              <w:t>Standaardformulier Anti-collusieverklaring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849" w14:textId="77777777" w:rsidR="0085245F" w:rsidRPr="00A52317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14:paraId="6A447A42" w14:textId="19422102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9C5" w14:textId="408883E2" w:rsidR="0085245F" w:rsidRDefault="0085245F" w:rsidP="00DE2D49">
            <w:r w:rsidRPr="00DF0247">
              <w:t>A-3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96" w14:textId="02D0D0F4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317">
              <w:t>Standaardformulier Combinatievorming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034" w14:textId="77777777" w:rsidR="0085245F" w:rsidRPr="00A52317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7D780719" w14:textId="23898064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5FE6" w14:textId="00708341" w:rsidR="0085245F" w:rsidRDefault="0085245F" w:rsidP="00DE2D49">
            <w:r w:rsidRPr="00DF0247">
              <w:t>A-4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E59" w14:textId="3E15D1D8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317">
              <w:t xml:space="preserve">Standaardformulier </w:t>
            </w:r>
            <w:proofErr w:type="spellStart"/>
            <w:r w:rsidRPr="00A52317">
              <w:t>Derdenverklaring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A53" w14:textId="77777777" w:rsidR="0085245F" w:rsidRPr="00A52317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14:paraId="6CBAB175" w14:textId="7EA355B9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0E0" w14:textId="77681712" w:rsidR="0085245F" w:rsidRDefault="0085245F" w:rsidP="00DE2D49">
            <w:r w:rsidRPr="00DF0247">
              <w:t>A-5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0F74" w14:textId="60E6A350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317">
              <w:t xml:space="preserve">Standaardformulier </w:t>
            </w:r>
            <w:r>
              <w:br/>
            </w:r>
            <w:r w:rsidRPr="00A52317">
              <w:t>Uniform Europees Aanbestedingsdocument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8E9" w14:textId="77777777" w:rsidR="0085245F" w:rsidRPr="00A52317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53D9A889" w14:textId="7323027A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DF4D" w14:textId="6F4A1229" w:rsidR="0085245F" w:rsidRDefault="0085245F" w:rsidP="00DE2D49">
            <w:r w:rsidRPr="00DF0247">
              <w:t>A-</w:t>
            </w:r>
            <w: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D1F" w14:textId="7A566ED4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317">
              <w:t xml:space="preserve">Standaardformulier </w:t>
            </w:r>
            <w:r>
              <w:br/>
            </w:r>
            <w:r w:rsidRPr="00007307">
              <w:t>Financiële en economische draagkracht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860" w14:textId="77777777" w:rsidR="0085245F" w:rsidRPr="00A52317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14:paraId="0307C29D" w14:textId="53396DA3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8481" w14:textId="07A7A79C" w:rsidR="0085245F" w:rsidRDefault="0085245F" w:rsidP="00DE2D49">
            <w:r w:rsidRPr="00DF0247">
              <w:t>A-</w:t>
            </w:r>
            <w: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526" w14:textId="0B142E46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317">
              <w:t xml:space="preserve">Standaardformulier </w:t>
            </w:r>
            <w:r>
              <w:br/>
              <w:t>Bereidstellingsverklaring inzake een bankgarantie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9FC" w14:textId="77777777" w:rsidR="0085245F" w:rsidRPr="00A52317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085448B7" w14:textId="0FCA753D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37B" w14:textId="45D5B0C3" w:rsidR="0085245F" w:rsidRDefault="0085245F" w:rsidP="00DE2D49">
            <w:r w:rsidRPr="00293014">
              <w:t>A-8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FE6B" w14:textId="772E7723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317">
              <w:t>Standaardformulier</w:t>
            </w:r>
            <w:r>
              <w:t xml:space="preserve"> Referentie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CB8" w14:textId="77777777" w:rsidR="0085245F" w:rsidRPr="00A52317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14:paraId="38F24FA1" w14:textId="578C2B73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D9DE" w14:textId="31EAFF4F" w:rsidR="0085245F" w:rsidRDefault="0085245F" w:rsidP="00DE2D49">
            <w:r w:rsidRPr="00293014">
              <w:t>A-9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32AB" w14:textId="203FF0B9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317">
              <w:t xml:space="preserve">Standaardformulier </w:t>
            </w:r>
            <w:r>
              <w:br/>
              <w:t>Exploitatiebijdrage Aanvullende Mobiliteitsoplossingen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73D" w14:textId="77777777" w:rsidR="0085245F" w:rsidRPr="00A52317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76024457" w14:textId="3A617E8B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09E" w14:textId="0F2EFB42" w:rsidR="0085245F" w:rsidRDefault="0085245F" w:rsidP="00DE2D49">
            <w:r w:rsidRPr="00293014">
              <w:t>A-10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307" w14:textId="19A15626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2C15">
              <w:t xml:space="preserve">Standaardformulier Kwantiteiten vervoersplan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7D1A" w14:textId="77777777" w:rsidR="0085245F" w:rsidRPr="00542C15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14:paraId="404CF7A5" w14:textId="4A0C29C8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4B9" w14:textId="1869D764" w:rsidR="0085245F" w:rsidRDefault="0085245F" w:rsidP="00DE2D49">
            <w:r w:rsidRPr="00293014">
              <w:t>A-11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0A4" w14:textId="5002B303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2C15">
              <w:t xml:space="preserve">Standaardformulier </w:t>
            </w:r>
            <w:r>
              <w:br/>
            </w:r>
            <w:r w:rsidRPr="006F4FE7">
              <w:t>Overzicht Materieel en kwantiteiten duurzaamheidsplan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79B" w14:textId="77777777" w:rsidR="0085245F" w:rsidRPr="00542C15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58BF5F03" w14:textId="0C155902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95D" w14:textId="2F78C496" w:rsidR="0085245F" w:rsidRDefault="0085245F" w:rsidP="00DE2D49">
            <w:r w:rsidRPr="00293014">
              <w:t>A-12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2B7" w14:textId="15C5E69A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5720">
              <w:rPr>
                <w:szCs w:val="19"/>
              </w:rPr>
              <w:t>Format Bijlage eisentabel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115" w14:textId="77777777" w:rsidR="0085245F" w:rsidRPr="00565720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30D53173" w14:textId="02A764AE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1C4" w14:textId="471A7D3E" w:rsidR="0085245F" w:rsidRDefault="0085245F" w:rsidP="00DE2D49">
            <w:r w:rsidRPr="00565720">
              <w:t>A-13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1A5C" w14:textId="642C5F03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317">
              <w:t>Format vragen NvI's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6B7" w14:textId="77777777" w:rsidR="0085245F" w:rsidRPr="00A52317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14CCF324" w14:textId="77777777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7E6C" w14:textId="7B7A65B8" w:rsidR="0085245F" w:rsidRPr="00565720" w:rsidRDefault="0085245F" w:rsidP="00DE2D49">
            <w:r>
              <w:t>A-14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DF1" w14:textId="0F936B61" w:rsidR="0085245F" w:rsidRPr="00A52317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26720">
              <w:t>Overzicht documenten en bijlagen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76AF" w14:textId="77777777" w:rsidR="0085245F" w:rsidRPr="00A52317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:rsidRPr="0085245F" w14:paraId="3AAF19DB" w14:textId="7F4A4A76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6CCF9CC" w14:textId="77777777" w:rsidR="0085245F" w:rsidRPr="0085245F" w:rsidRDefault="0085245F" w:rsidP="00DE2D49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B.1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77BB2D" w14:textId="2FCC2BC7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b/>
                <w:color w:val="FFFFFF" w:themeColor="background1"/>
              </w:rPr>
              <w:t>Concept Concessiebesluit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0179BDC" w14:textId="77777777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14:paraId="51BC3174" w14:textId="04C31EAB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1BD" w14:textId="391591A9" w:rsidR="0085245F" w:rsidRDefault="0085245F" w:rsidP="00DE2D49">
            <w:r>
              <w:t>B.1-01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A47" w14:textId="023C065F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5739">
              <w:rPr>
                <w:szCs w:val="19"/>
              </w:rPr>
              <w:t>Grensoverschrijdende lijnen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E22" w14:textId="77777777" w:rsidR="0085245F" w:rsidRPr="00FF5739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3B90E765" w14:textId="5302A80A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F1A" w14:textId="0B81E16E" w:rsidR="0085245F" w:rsidRDefault="0085245F" w:rsidP="00DE2D49">
            <w:r>
              <w:t>B.1-02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83E" w14:textId="53CD17D8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F5739">
              <w:rPr>
                <w:szCs w:val="19"/>
              </w:rPr>
              <w:t>Dienstregelingsprocedure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1BC" w14:textId="77777777" w:rsidR="0085245F" w:rsidRPr="00FF5739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6F2B26A7" w14:textId="0E18F492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550D" w14:textId="10B1F50F" w:rsidR="0085245F" w:rsidRDefault="0085245F" w:rsidP="00DE2D49">
            <w:r>
              <w:t>B.1-03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8FB" w14:textId="7E188F30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Cs w:val="19"/>
              </w:rPr>
              <w:t>W</w:t>
            </w:r>
            <w:r w:rsidRPr="00FF5739">
              <w:rPr>
                <w:szCs w:val="19"/>
              </w:rPr>
              <w:t>erkwijze wegomleidingen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2C26" w14:textId="77777777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2AECF0B8" w14:textId="2089A6F7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61B" w14:textId="1612E77D" w:rsidR="0085245F" w:rsidRDefault="0085245F" w:rsidP="00DE2D49">
            <w:r>
              <w:t>B.1-04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C2BB" w14:textId="0F3A0D7E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3524">
              <w:rPr>
                <w:szCs w:val="19"/>
              </w:rPr>
              <w:t>Eisen NDOV DRIS KAR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20A1" w14:textId="77777777" w:rsidR="0085245F" w:rsidRPr="00493524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1EC84B7D" w14:textId="670BA497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38F" w14:textId="6E47723C" w:rsidR="0085245F" w:rsidRDefault="0085245F" w:rsidP="00DE2D49">
            <w:r>
              <w:t>B.1-05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4465" w14:textId="4124415D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5739">
              <w:rPr>
                <w:szCs w:val="19"/>
              </w:rPr>
              <w:t>Kleine Halte Displays (KHD)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878" w14:textId="77777777" w:rsidR="0085245F" w:rsidRPr="00FF5739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4B0D8B6B" w14:textId="1B3B67DA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8E4" w14:textId="45F6611B" w:rsidR="0085245F" w:rsidRDefault="0085245F" w:rsidP="00DE2D49">
            <w:r>
              <w:t>B.1-06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CCB" w14:textId="26EC552B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F5739">
              <w:rPr>
                <w:szCs w:val="19"/>
              </w:rPr>
              <w:t>Distributienetwerk OV-chipkaart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B05" w14:textId="77777777" w:rsidR="0085245F" w:rsidRPr="00FF5739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4C90D495" w14:textId="4C785AD4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14FD" w14:textId="17F825A6" w:rsidR="0085245F" w:rsidRDefault="0085245F" w:rsidP="00DE2D49">
            <w:r>
              <w:t>B.1-07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101" w14:textId="538C17EE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5739">
              <w:rPr>
                <w:szCs w:val="19"/>
              </w:rPr>
              <w:t>Procedure Aanpassing Concessie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2F4" w14:textId="77777777" w:rsidR="0085245F" w:rsidRPr="00FF5739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020B3B76" w14:textId="25182F9C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D93" w14:textId="25C906CE" w:rsidR="0085245F" w:rsidRDefault="0085245F" w:rsidP="00DE2D49">
            <w:r>
              <w:t>B.1-08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62C" w14:textId="6125991E" w:rsidR="0085245F" w:rsidRPr="00FF5739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r w:rsidRPr="00FF5739">
              <w:rPr>
                <w:szCs w:val="19"/>
              </w:rPr>
              <w:t>Doelgroepenwaardemodel</w:t>
            </w:r>
            <w:proofErr w:type="spellEnd"/>
            <w:r w:rsidRPr="00FF5739">
              <w:rPr>
                <w:szCs w:val="19"/>
              </w:rPr>
              <w:t xml:space="preserve"> Social Return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4CC3" w14:textId="77777777" w:rsidR="0085245F" w:rsidRPr="00FF5739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85245F" w14:paraId="3B034DEB" w14:textId="6378AD8E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CBD" w14:textId="2C16DAD6" w:rsidR="0085245F" w:rsidRDefault="0085245F" w:rsidP="00DE2D49">
            <w:r>
              <w:t>B.1-09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F14" w14:textId="7A6FF78D" w:rsidR="0085245F" w:rsidRPr="00FF5739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5A6B28">
              <w:t>Procedure overeenkomen Opties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CD3" w14:textId="77777777" w:rsidR="0085245F" w:rsidRPr="005A6B28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:rsidRPr="0085245F" w14:paraId="7E513B29" w14:textId="4C3DF521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7FC4BE" w14:textId="77777777" w:rsidR="0085245F" w:rsidRPr="0085245F" w:rsidRDefault="0085245F" w:rsidP="00DE2D49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B.2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B3BE89E" w14:textId="6BA40E99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b/>
                <w:color w:val="FFFFFF" w:themeColor="background1"/>
              </w:rPr>
              <w:t>Concept Subsidiebeschikking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F1E1F4" w14:textId="77777777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14:paraId="1211B380" w14:textId="7D764E37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6F58" w14:textId="46D13FDA" w:rsidR="0085245F" w:rsidRDefault="0085245F" w:rsidP="00DE2D49">
            <w:r>
              <w:t>B.2-01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A45A" w14:textId="018428FB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048E">
              <w:t>Boetetabel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887F" w14:textId="77777777" w:rsidR="0085245F" w:rsidRPr="000A048E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:rsidRPr="0085245F" w14:paraId="7BF2B3CC" w14:textId="22B834FF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29FD0F" w14:textId="77777777" w:rsidR="0085245F" w:rsidRPr="0085245F" w:rsidRDefault="0085245F" w:rsidP="00DE2D49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B.3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08BA5B7" w14:textId="4AD54BF7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b/>
                <w:color w:val="FFFFFF" w:themeColor="background1"/>
              </w:rPr>
              <w:t>Concept Uitvoeringsovereenkomst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D5F1B5" w14:textId="77777777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14:paraId="5805C44D" w14:textId="1DA662C8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818E" w14:textId="20F7E8F2" w:rsidR="0085245F" w:rsidRDefault="0085245F" w:rsidP="00DE2D49">
            <w:r w:rsidRPr="006F368E">
              <w:t>B.3-01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931" w14:textId="7FA66D4B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368E">
              <w:t>Overnameregeling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44B6" w14:textId="77777777" w:rsidR="0085245F" w:rsidRPr="006F368E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:rsidRPr="0085245F" w14:paraId="29452012" w14:textId="0AE0BA7C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8BB6B1" w14:textId="77777777" w:rsidR="0085245F" w:rsidRPr="0085245F" w:rsidRDefault="0085245F" w:rsidP="00DE2D49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B.4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5C497C" w14:textId="52BDE6D6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b/>
                <w:color w:val="FFFFFF" w:themeColor="background1"/>
              </w:rPr>
              <w:t>Begrippenlijst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5EDBA5" w14:textId="77777777" w:rsidR="0085245F" w:rsidRP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:rsidRPr="0085245F" w14:paraId="22A20185" w14:textId="541D3669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EC1D64" w14:textId="77777777" w:rsidR="0085245F" w:rsidRPr="0085245F" w:rsidRDefault="0085245F" w:rsidP="00DE2D49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96347E7" w14:textId="3682A0D2" w:rsidR="0085245F" w:rsidRP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b/>
                <w:color w:val="FFFFFF" w:themeColor="background1"/>
              </w:rPr>
              <w:t>Programma van Eisen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BD4271" w14:textId="77777777" w:rsidR="0085245F" w:rsidRP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14:paraId="07D533DF" w14:textId="1AAAE343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C49" w14:textId="79B01190" w:rsidR="0085245F" w:rsidRPr="005B7566" w:rsidRDefault="0085245F" w:rsidP="00DE2D49">
            <w:r>
              <w:t>C-1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28F" w14:textId="20DD5453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4333">
              <w:t>Nota van Uitgangspunten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EB5" w14:textId="77777777" w:rsidR="0085245F" w:rsidRPr="00B54333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245F" w14:paraId="00D18532" w14:textId="4ABB7687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BA4" w14:textId="729EC57C" w:rsidR="0085245F" w:rsidRPr="005B7566" w:rsidRDefault="0085245F" w:rsidP="00DE2D49">
            <w:r>
              <w:t>C-2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5B1" w14:textId="65F8A72D" w:rsid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4333">
              <w:t>Nota van Zienswijzen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B8B" w14:textId="77777777" w:rsidR="0085245F" w:rsidRPr="00B54333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45F" w14:paraId="341117D7" w14:textId="7B5EE672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CDF" w14:textId="500B26D9" w:rsidR="0085245F" w:rsidRPr="005B7566" w:rsidRDefault="0085245F" w:rsidP="00DE2D49">
            <w:r>
              <w:t>C-3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380" w14:textId="0F325DF0" w:rsidR="0085245F" w:rsidRDefault="0085245F" w:rsidP="00DE2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4333">
              <w:t>Samenvatting reacties marktconsultaties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6633" w14:textId="77777777" w:rsidR="00C210F2" w:rsidRDefault="00C210F2" w:rsidP="00C21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a. Verslag marktconsultatie Q4</w:t>
            </w:r>
            <w:r>
              <w:t>-201</w:t>
            </w:r>
            <w:r>
              <w:t>8</w:t>
            </w:r>
            <w:r>
              <w:t xml:space="preserve"> </w:t>
            </w:r>
            <w:r>
              <w:t xml:space="preserve">is eerder gepubliceerd </w:t>
            </w:r>
            <w:r w:rsidR="0085245F">
              <w:t xml:space="preserve">op 21-03-2019 </w:t>
            </w:r>
            <w:r>
              <w:t xml:space="preserve">onder </w:t>
            </w:r>
            <w:proofErr w:type="spellStart"/>
            <w:r>
              <w:t>Tenderned</w:t>
            </w:r>
            <w:proofErr w:type="spellEnd"/>
            <w:r>
              <w:t xml:space="preserve">-kenmerk </w:t>
            </w:r>
            <w:r>
              <w:t>210480</w:t>
            </w:r>
            <w:r>
              <w:t xml:space="preserve"> </w:t>
            </w:r>
          </w:p>
          <w:p w14:paraId="02BB910A" w14:textId="3E092B6B" w:rsidR="0085245F" w:rsidRPr="00B54333" w:rsidRDefault="00C210F2" w:rsidP="00C210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b. </w:t>
            </w:r>
            <w:r>
              <w:t xml:space="preserve">Verslag </w:t>
            </w:r>
            <w:r>
              <w:t>m</w:t>
            </w:r>
            <w:r>
              <w:t xml:space="preserve">arktconsultatie Q2-2019 is los gepubliceerd </w:t>
            </w:r>
            <w:r>
              <w:t xml:space="preserve">op </w:t>
            </w:r>
            <w:r w:rsidR="0085245F">
              <w:t>16-05-2019</w:t>
            </w:r>
            <w:bookmarkStart w:id="0" w:name="_GoBack"/>
            <w:bookmarkEnd w:id="0"/>
          </w:p>
        </w:tc>
      </w:tr>
      <w:tr w:rsidR="0085245F" w:rsidRPr="0085245F" w14:paraId="3D2CACAE" w14:textId="70B7D637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323F1D8" w14:textId="75E95497" w:rsidR="0085245F" w:rsidRPr="0085245F" w:rsidRDefault="0085245F" w:rsidP="00DE2D49">
            <w:pPr>
              <w:rPr>
                <w:color w:val="FFFFFF" w:themeColor="background1"/>
              </w:rPr>
            </w:pPr>
            <w:r w:rsidRPr="0085245F">
              <w:rPr>
                <w:color w:val="FFFFFF" w:themeColor="background1"/>
              </w:rPr>
              <w:t>D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9109AB" w14:textId="656EF7C6" w:rsidR="0085245F" w:rsidRP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 w:rsidRPr="0085245F">
              <w:rPr>
                <w:rFonts w:cs="Calibri"/>
                <w:b/>
                <w:bCs/>
                <w:color w:val="FFFFFF" w:themeColor="background1"/>
                <w:szCs w:val="19"/>
              </w:rPr>
              <w:t>Informatieve bijlagen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7A1F4EA" w14:textId="77777777" w:rsidR="0085245F" w:rsidRPr="0085245F" w:rsidRDefault="0085245F" w:rsidP="00DE2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85245F" w:rsidRPr="00FF5739" w14:paraId="2375C238" w14:textId="7B3DAC5E" w:rsidTr="0085245F">
        <w:trPr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A4C3BA" w14:textId="0DD1477F" w:rsidR="0085245F" w:rsidRPr="00DE2D49" w:rsidRDefault="0085245F" w:rsidP="00F27305">
            <w:pPr>
              <w:rPr>
                <w:szCs w:val="19"/>
              </w:rPr>
            </w:pPr>
            <w:r w:rsidRPr="00DE2D49">
              <w:t>D-1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5610E" w14:textId="55DC4634" w:rsidR="0085245F" w:rsidRPr="00DE2D49" w:rsidRDefault="0085245F" w:rsidP="00F2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DE2D49">
              <w:rPr>
                <w:rFonts w:cs="Calibri"/>
                <w:b/>
                <w:bCs/>
                <w:szCs w:val="19"/>
              </w:rPr>
              <w:t>Personeelsopgave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A798E" w14:textId="77777777" w:rsidR="0085245F" w:rsidRPr="00DE2D49" w:rsidRDefault="0085245F" w:rsidP="00F2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85245F" w:rsidRPr="00FF5739" w14:paraId="2C4FC53A" w14:textId="14E5E32D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9557" w14:textId="3C9F6E16" w:rsidR="0085245F" w:rsidRPr="00FF5739" w:rsidRDefault="0085245F" w:rsidP="00FF5739">
            <w:r w:rsidRPr="00FF5739">
              <w:t>D-1a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0E3" w14:textId="44932DC3" w:rsidR="0085245F" w:rsidRPr="00FF5739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szCs w:val="19"/>
              </w:rPr>
              <w:t>Personeelsopgave Connexxion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DBA" w14:textId="77777777" w:rsidR="0085245F" w:rsidRPr="00FF5739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258F2A2D" w14:textId="553AB43E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FE3" w14:textId="396BBE21" w:rsidR="0085245F" w:rsidRPr="00FF5739" w:rsidRDefault="0085245F" w:rsidP="00CE6BAF">
            <w:r w:rsidRPr="00FF5739">
              <w:t>D-1b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3013" w14:textId="4B613E31" w:rsidR="0085245F" w:rsidRPr="00FF5739" w:rsidRDefault="0085245F" w:rsidP="00CE6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szCs w:val="19"/>
              </w:rPr>
              <w:t>Bedrijfsregelingen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909" w14:textId="77777777" w:rsidR="0085245F" w:rsidRPr="00FF5739" w:rsidRDefault="0085245F" w:rsidP="00CE6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122ED984" w14:textId="4993084B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151" w14:textId="5AA4B6FF" w:rsidR="0085245F" w:rsidRPr="00FF5739" w:rsidRDefault="0085245F" w:rsidP="00CE6BAF">
            <w:r w:rsidRPr="00FF5739">
              <w:t>D-1c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00B" w14:textId="2E620EEC" w:rsidR="0085245F" w:rsidRPr="00FF5739" w:rsidRDefault="0085245F" w:rsidP="00CE6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szCs w:val="19"/>
              </w:rPr>
              <w:t>Referentiesheets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FFE9" w14:textId="77777777" w:rsidR="0085245F" w:rsidRPr="00FF5739" w:rsidRDefault="0085245F" w:rsidP="00CE6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2C91D037" w14:textId="4FB35F3E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5B4A96" w14:textId="6AE78AA0" w:rsidR="0085245F" w:rsidRPr="00FF5739" w:rsidRDefault="0085245F" w:rsidP="00ED3A36">
            <w:r w:rsidRPr="00FF5739">
              <w:t>D-2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4927B9" w14:textId="62CDECF9" w:rsidR="0085245F" w:rsidRPr="00FF5739" w:rsidRDefault="0085245F" w:rsidP="00ED3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b/>
                <w:bCs/>
                <w:szCs w:val="19"/>
              </w:rPr>
              <w:t>Infrastructuur en Ruimtelijke Ordening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599FF2" w14:textId="77777777" w:rsidR="0085245F" w:rsidRPr="00FF5739" w:rsidRDefault="0085245F" w:rsidP="00ED3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85245F" w:rsidRPr="00FF5739" w14:paraId="1A282B2C" w14:textId="1C59D943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6CF" w14:textId="662D4B07" w:rsidR="0085245F" w:rsidRPr="00FF5739" w:rsidRDefault="0085245F" w:rsidP="00FF5739">
            <w:r w:rsidRPr="00CD7BAB">
              <w:t>D-2a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952" w14:textId="1F60844D" w:rsidR="0085245F" w:rsidRPr="00FF5739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CD7BAB">
              <w:rPr>
                <w:rFonts w:cs="Calibri"/>
                <w:szCs w:val="19"/>
              </w:rPr>
              <w:t>Beschikbare OV-infrastructuur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AAB8" w14:textId="77777777" w:rsidR="0085245F" w:rsidRPr="00CD7BAB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CD7BAB" w14:paraId="09B0E661" w14:textId="54D22457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BF6" w14:textId="452C3A1A" w:rsidR="0085245F" w:rsidRPr="00CD7BAB" w:rsidRDefault="0085245F" w:rsidP="00F916D3">
            <w:r w:rsidRPr="00CD7BAB">
              <w:t>D-2b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FF5" w14:textId="6F0759FC" w:rsidR="0085245F" w:rsidRPr="00CD7BAB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szCs w:val="19"/>
              </w:rPr>
              <w:t>Wijzigingen infrastructuur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318" w14:textId="77777777" w:rsidR="0085245F" w:rsidRPr="00CD7BAB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CD7BAB" w14:paraId="0D7372C1" w14:textId="68EE525D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0DB" w14:textId="535E5AB4" w:rsidR="0085245F" w:rsidRPr="00CD7BAB" w:rsidRDefault="0085245F" w:rsidP="00F916D3">
            <w:r w:rsidRPr="00CD7BAB">
              <w:t>D-2c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58C" w14:textId="062BADBF" w:rsidR="0085245F" w:rsidRPr="00CD7BAB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r w:rsidRPr="00CD7BAB">
              <w:rPr>
                <w:rFonts w:cs="Calibri"/>
                <w:szCs w:val="19"/>
              </w:rPr>
              <w:t>VRI's</w:t>
            </w:r>
            <w:proofErr w:type="spellEnd"/>
            <w:r w:rsidRPr="00CD7BAB">
              <w:rPr>
                <w:rFonts w:cs="Calibri"/>
                <w:szCs w:val="19"/>
              </w:rPr>
              <w:t xml:space="preserve"> en apparatuur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A10A" w14:textId="77777777" w:rsidR="0085245F" w:rsidRPr="00CD7BAB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CD7BAB" w14:paraId="62B20D13" w14:textId="7360BBA5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0C9" w14:textId="4FD173F0" w:rsidR="0085245F" w:rsidRPr="00CD7BAB" w:rsidRDefault="0085245F" w:rsidP="00F916D3">
            <w:r w:rsidRPr="00CD7BAB">
              <w:t>D-2d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B1E" w14:textId="4307C9FC" w:rsidR="0085245F" w:rsidRPr="00CD7BAB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bCs/>
                <w:szCs w:val="19"/>
              </w:rPr>
              <w:t>Informatie huisvesting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FED" w14:textId="77777777" w:rsidR="0085245F" w:rsidRPr="00CD7BAB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A12EB8" w:rsidRPr="00CD7BAB" w14:paraId="7A10C98F" w14:textId="16033206" w:rsidTr="00A12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4D7" w14:textId="13D85A22" w:rsidR="00A12EB8" w:rsidRPr="00CD7BAB" w:rsidRDefault="00A12EB8" w:rsidP="00F916D3">
            <w:r w:rsidRPr="00CD7BAB">
              <w:t>D-2e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1E5E" w14:textId="59D5448A" w:rsidR="00A12EB8" w:rsidRPr="00CD7BAB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szCs w:val="19"/>
              </w:rPr>
              <w:t>Haltes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2CB60" w14:textId="42B62884" w:rsidR="00A12EB8" w:rsidRPr="00CD7BAB" w:rsidRDefault="00A12EB8" w:rsidP="00A12E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szCs w:val="19"/>
              </w:rPr>
              <w:t>Gegevens huidige concessie, d.d. 16-05-2019.zip</w:t>
            </w:r>
          </w:p>
        </w:tc>
      </w:tr>
      <w:tr w:rsidR="00A12EB8" w:rsidRPr="00CD7BAB" w14:paraId="6D462CF1" w14:textId="6760E861" w:rsidTr="00473627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788B" w14:textId="19B3DF54" w:rsidR="00A12EB8" w:rsidRPr="00CD7BAB" w:rsidRDefault="00A12EB8" w:rsidP="00F916D3">
            <w:r w:rsidRPr="00CD7BAB">
              <w:t>D-2f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79A" w14:textId="27053D28" w:rsidR="00A12EB8" w:rsidRPr="00CD7BAB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szCs w:val="19"/>
              </w:rPr>
              <w:t>Scholen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CE86" w14:textId="5873D802" w:rsidR="00A12EB8" w:rsidRPr="00CD7BAB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CD7BAB" w14:paraId="1678C8AF" w14:textId="586292C4" w:rsidTr="00473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C74" w14:textId="26274DD1" w:rsidR="00A12EB8" w:rsidRPr="00CD7BAB" w:rsidRDefault="00A12EB8" w:rsidP="00F916D3">
            <w:r w:rsidRPr="00CD7BAB">
              <w:lastRenderedPageBreak/>
              <w:t>D-2g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E35" w14:textId="4109CC9B" w:rsidR="00A12EB8" w:rsidRPr="00CD7BAB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szCs w:val="19"/>
              </w:rPr>
              <w:t>RO-ontwikkelingen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549DC" w14:textId="3D9F2B19" w:rsidR="00A12EB8" w:rsidRPr="00CD7BAB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CD7BAB" w14:paraId="494C97AC" w14:textId="580F62E6" w:rsidTr="00473627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490" w14:textId="6C4729C5" w:rsidR="00A12EB8" w:rsidRPr="00CD7BAB" w:rsidRDefault="00A12EB8" w:rsidP="00F916D3">
            <w:r w:rsidRPr="00CD7BAB">
              <w:t>D-2h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EAA0" w14:textId="536D0839" w:rsidR="00A12EB8" w:rsidRPr="00CD7BAB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szCs w:val="19"/>
              </w:rPr>
              <w:t>Overig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1F38F" w14:textId="70A0EDF1" w:rsidR="00A12EB8" w:rsidRPr="00CD7BAB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CD7BAB" w14:paraId="3F81D9B0" w14:textId="1FF9A545" w:rsidTr="00473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67E" w14:textId="68008F04" w:rsidR="00A12EB8" w:rsidRPr="00CD7BAB" w:rsidRDefault="00A12EB8" w:rsidP="00F916D3">
            <w:r w:rsidRPr="00CD7BAB">
              <w:t>D-2i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D8D" w14:textId="19F41DFC" w:rsidR="00A12EB8" w:rsidRPr="00CD7BAB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CD7BAB">
              <w:rPr>
                <w:rFonts w:cs="Calibri"/>
                <w:szCs w:val="19"/>
              </w:rPr>
              <w:t>Additionele informatie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0642" w14:textId="408A83D6" w:rsidR="00A12EB8" w:rsidRPr="00CD7BAB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CD7BAB" w14:paraId="0CFF4F6C" w14:textId="646AE2AC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FAC5" w14:textId="72DD7534" w:rsidR="0085245F" w:rsidRPr="00CD7BAB" w:rsidRDefault="0085245F" w:rsidP="00F916D3">
            <w:r w:rsidRPr="00CD7BAB">
              <w:t>D-2j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C7E" w14:textId="1882C24A" w:rsidR="0085245F" w:rsidRPr="00CD7BAB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0F369E">
              <w:rPr>
                <w:rFonts w:cs="Calibri"/>
                <w:bCs/>
                <w:szCs w:val="19"/>
              </w:rPr>
              <w:t>Locatieonderzoek duurzame laadinfrastructuur</w:t>
            </w:r>
            <w:r>
              <w:rPr>
                <w:rFonts w:cs="Calibri"/>
                <w:bCs/>
                <w:szCs w:val="19"/>
              </w:rPr>
              <w:t xml:space="preserve"> GV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25F" w14:textId="45B8D2AB" w:rsidR="0085245F" w:rsidRPr="000F369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r>
              <w:rPr>
                <w:rFonts w:cs="Calibri"/>
                <w:bCs/>
                <w:szCs w:val="19"/>
              </w:rPr>
              <w:t>Los gepubliceerd op 16-05-2019</w:t>
            </w:r>
          </w:p>
        </w:tc>
      </w:tr>
      <w:tr w:rsidR="0085245F" w:rsidRPr="00CD7BAB" w14:paraId="4D1C2D51" w14:textId="16418A50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EF2C" w14:textId="781E2F7A" w:rsidR="0085245F" w:rsidRPr="00CD7BAB" w:rsidRDefault="0085245F" w:rsidP="00FF5739">
            <w:r w:rsidRPr="00CD7BAB">
              <w:t>D-2k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188B" w14:textId="78BA9ED4" w:rsidR="0085245F" w:rsidRPr="00CD7BAB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proofErr w:type="spellStart"/>
            <w:r w:rsidRPr="00CD7BAB">
              <w:rPr>
                <w:rFonts w:cs="Calibri"/>
                <w:bCs/>
                <w:szCs w:val="19"/>
              </w:rPr>
              <w:t>Factsheet</w:t>
            </w:r>
            <w:proofErr w:type="spellEnd"/>
            <w:r w:rsidRPr="00CD7BAB">
              <w:t xml:space="preserve"> </w:t>
            </w:r>
            <w:r w:rsidRPr="00CD7BAB">
              <w:rPr>
                <w:rFonts w:cs="Calibri"/>
                <w:bCs/>
                <w:szCs w:val="19"/>
              </w:rPr>
              <w:t>Hilversum busstation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604" w14:textId="77777777" w:rsidR="0085245F" w:rsidRPr="00CD7BAB" w:rsidRDefault="0085245F" w:rsidP="00F273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85245F" w:rsidRPr="00CD7BAB" w14:paraId="4D18C910" w14:textId="727C282D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A4B" w14:textId="29B85AAD" w:rsidR="0085245F" w:rsidRPr="00CD7BAB" w:rsidRDefault="0085245F" w:rsidP="00F66B8B">
            <w:r w:rsidRPr="00CD7BAB">
              <w:t>D-2l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14A" w14:textId="0A39C7B9" w:rsidR="0085245F" w:rsidRPr="00CD7BAB" w:rsidRDefault="0085245F" w:rsidP="00F66B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proofErr w:type="spellStart"/>
            <w:r w:rsidRPr="00CD7BAB">
              <w:rPr>
                <w:rFonts w:cs="Calibri"/>
                <w:bCs/>
                <w:szCs w:val="19"/>
              </w:rPr>
              <w:t>Factsheet</w:t>
            </w:r>
            <w:proofErr w:type="spellEnd"/>
            <w:r w:rsidRPr="00CD7BAB">
              <w:rPr>
                <w:rFonts w:cs="Calibri"/>
                <w:bCs/>
                <w:szCs w:val="19"/>
              </w:rPr>
              <w:t xml:space="preserve"> HOV </w:t>
            </w:r>
            <w:r>
              <w:rPr>
                <w:rFonts w:cs="Calibri"/>
                <w:bCs/>
                <w:szCs w:val="19"/>
              </w:rPr>
              <w:t xml:space="preserve">in </w:t>
            </w:r>
            <w:r w:rsidRPr="00CD7BAB">
              <w:rPr>
                <w:rFonts w:cs="Calibri"/>
                <w:bCs/>
                <w:szCs w:val="19"/>
              </w:rPr>
              <w:t>’t Gooi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8F3" w14:textId="77777777" w:rsidR="0085245F" w:rsidRPr="00CD7BAB" w:rsidRDefault="0085245F" w:rsidP="00F66B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85245F" w:rsidRPr="00CD7BAB" w14:paraId="54C3E21D" w14:textId="44E15CD5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882" w14:textId="4FA2A11C" w:rsidR="0085245F" w:rsidRPr="00CD7BAB" w:rsidRDefault="0085245F" w:rsidP="00F66B8B">
            <w:r w:rsidRPr="00CD7BAB">
              <w:t>D-2m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4A13" w14:textId="6A9E7139" w:rsidR="0085245F" w:rsidRPr="00CD7BAB" w:rsidRDefault="0085245F" w:rsidP="00F66B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proofErr w:type="spellStart"/>
            <w:r w:rsidRPr="00CD7BAB">
              <w:rPr>
                <w:rFonts w:cs="Calibri"/>
                <w:bCs/>
                <w:szCs w:val="19"/>
              </w:rPr>
              <w:t>Factsheet</w:t>
            </w:r>
            <w:proofErr w:type="spellEnd"/>
            <w:r w:rsidRPr="00CD7BAB">
              <w:rPr>
                <w:rFonts w:cs="Calibri"/>
                <w:bCs/>
                <w:szCs w:val="19"/>
              </w:rPr>
              <w:t xml:space="preserve"> Ziekenhuis / sportpark Hilversum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26F5" w14:textId="77777777" w:rsidR="0085245F" w:rsidRPr="00CD7BAB" w:rsidRDefault="0085245F" w:rsidP="00F66B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85245F" w:rsidRPr="00CD7BAB" w14:paraId="70D680F4" w14:textId="37EA34BC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1EA" w14:textId="203B4554" w:rsidR="0085245F" w:rsidRPr="00CD7BAB" w:rsidRDefault="0085245F" w:rsidP="00F66B8B">
            <w:r w:rsidRPr="00CD7BAB">
              <w:t>D-2n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6FA" w14:textId="2349F7B5" w:rsidR="0085245F" w:rsidRPr="00CD7BAB" w:rsidRDefault="0085245F" w:rsidP="00F66B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proofErr w:type="spellStart"/>
            <w:r w:rsidRPr="00CD7BAB">
              <w:rPr>
                <w:rFonts w:cs="Calibri"/>
                <w:bCs/>
                <w:szCs w:val="19"/>
              </w:rPr>
              <w:t>Factheet</w:t>
            </w:r>
            <w:proofErr w:type="spellEnd"/>
            <w:r w:rsidRPr="00CD7BAB">
              <w:rPr>
                <w:rFonts w:cs="Calibri"/>
                <w:bCs/>
                <w:szCs w:val="19"/>
              </w:rPr>
              <w:t xml:space="preserve"> knooppuntontwikkeling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ED3" w14:textId="77777777" w:rsidR="0085245F" w:rsidRPr="00CD7BAB" w:rsidRDefault="0085245F" w:rsidP="00F66B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85245F" w:rsidRPr="00CD7BAB" w14:paraId="197D4C5E" w14:textId="297205EB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54822B" w14:textId="5998DAC0" w:rsidR="0085245F" w:rsidRPr="00CD7BAB" w:rsidRDefault="0085245F" w:rsidP="00F66B8B">
            <w:r w:rsidRPr="00FF5739">
              <w:rPr>
                <w:rFonts w:cs="Calibri"/>
                <w:bCs w:val="0"/>
                <w:szCs w:val="19"/>
              </w:rPr>
              <w:t>D-3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2878F" w14:textId="7D164A8A" w:rsidR="0085245F" w:rsidRPr="00CD7BAB" w:rsidRDefault="0085245F" w:rsidP="00F66B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r w:rsidRPr="00FF5739">
              <w:rPr>
                <w:rFonts w:cs="Calibri"/>
                <w:bCs/>
                <w:szCs w:val="19"/>
              </w:rPr>
              <w:t>HB-matrix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59C3DE" w14:textId="77777777" w:rsidR="0085245F" w:rsidRPr="00FF5739" w:rsidRDefault="0085245F" w:rsidP="00F66B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A12EB8" w:rsidRPr="00FF5739" w14:paraId="28C22647" w14:textId="0CBBD7AB" w:rsidTr="00A12EB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90C" w14:textId="10D941FB" w:rsidR="00A12EB8" w:rsidRPr="00FF5739" w:rsidRDefault="00A12EB8" w:rsidP="00F27305">
            <w:pPr>
              <w:rPr>
                <w:color w:val="FF0000"/>
                <w:szCs w:val="19"/>
              </w:rPr>
            </w:pPr>
            <w:r w:rsidRPr="00FF5739">
              <w:t>D-3a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DAA" w14:textId="56C4EAFE" w:rsidR="00A12EB8" w:rsidRPr="00FF5739" w:rsidRDefault="00A12EB8" w:rsidP="00F273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0000"/>
                <w:szCs w:val="19"/>
              </w:rPr>
            </w:pPr>
            <w:r w:rsidRPr="001137FE">
              <w:rPr>
                <w:rFonts w:cs="Calibri"/>
                <w:bCs/>
                <w:szCs w:val="19"/>
              </w:rPr>
              <w:t>HB-matrix per lijn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D818E" w14:textId="7121E502" w:rsidR="00A12EB8" w:rsidRPr="0085245F" w:rsidRDefault="00A12EB8" w:rsidP="00A12E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  <w:r>
              <w:rPr>
                <w:rFonts w:cs="Calibri"/>
                <w:i/>
                <w:szCs w:val="19"/>
              </w:rPr>
              <w:t xml:space="preserve"> </w:t>
            </w:r>
            <w:r>
              <w:rPr>
                <w:rFonts w:cs="Calibri"/>
                <w:szCs w:val="19"/>
              </w:rPr>
              <w:t>voor de jaren 2016, 2017 en 2018</w:t>
            </w:r>
          </w:p>
        </w:tc>
      </w:tr>
      <w:tr w:rsidR="00A12EB8" w:rsidRPr="00FF5739" w14:paraId="6541E70E" w14:textId="416FF489" w:rsidTr="00A72D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78D" w14:textId="19B5F462" w:rsidR="00A12EB8" w:rsidRPr="00FF5739" w:rsidRDefault="00A12EB8" w:rsidP="00F916D3">
            <w:r w:rsidRPr="00FF5739">
              <w:t>D-3b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FA2F" w14:textId="22E083C0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r w:rsidRPr="001137FE">
              <w:rPr>
                <w:rFonts w:cs="Calibri"/>
                <w:bCs/>
                <w:szCs w:val="19"/>
              </w:rPr>
              <w:t>HB-matrix per maand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E56" w14:textId="6E55BE3F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85245F" w:rsidRPr="00FF5739" w14:paraId="44C786BD" w14:textId="7D9E2FE3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49E1AC" w14:textId="3E204953" w:rsidR="0085245F" w:rsidRPr="00FF5739" w:rsidRDefault="0085245F" w:rsidP="00F916D3">
            <w:r w:rsidRPr="00FF5739">
              <w:rPr>
                <w:rFonts w:cs="Calibri"/>
                <w:bCs w:val="0"/>
                <w:szCs w:val="19"/>
              </w:rPr>
              <w:t>D-4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63584E" w14:textId="068C7406" w:rsidR="0085245F" w:rsidRPr="001137F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r w:rsidRPr="001137FE">
              <w:rPr>
                <w:rFonts w:cs="Calibri"/>
                <w:b/>
                <w:bCs/>
                <w:szCs w:val="19"/>
              </w:rPr>
              <w:t>Reizigersaantallen en -opbrengsten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A0010A" w14:textId="77777777" w:rsidR="0085245F" w:rsidRPr="001137F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A12EB8" w:rsidRPr="00FF5739" w14:paraId="23D20F8C" w14:textId="6D54B3EC" w:rsidTr="00A12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C1D" w14:textId="06E3B9E7" w:rsidR="00A12EB8" w:rsidRPr="00FF5739" w:rsidRDefault="00A12EB8" w:rsidP="00F916D3">
            <w:pPr>
              <w:rPr>
                <w:color w:val="FF0000"/>
                <w:szCs w:val="19"/>
              </w:rPr>
            </w:pPr>
            <w:r w:rsidRPr="00FF5739">
              <w:t>D-4a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4B00" w14:textId="5513CF13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19"/>
              </w:rPr>
            </w:pPr>
            <w:r w:rsidRPr="001137FE">
              <w:rPr>
                <w:rFonts w:cs="Calibri"/>
                <w:szCs w:val="19"/>
              </w:rPr>
              <w:t xml:space="preserve">Reizigersopbrengsten 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75606" w14:textId="69505A4D" w:rsidR="00A12EB8" w:rsidRPr="001137FE" w:rsidRDefault="00A12EB8" w:rsidP="00A12E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  <w:r>
              <w:rPr>
                <w:rFonts w:cs="Calibri"/>
                <w:i/>
                <w:szCs w:val="19"/>
              </w:rPr>
              <w:t xml:space="preserve"> </w:t>
            </w:r>
            <w:r>
              <w:rPr>
                <w:rFonts w:cs="Calibri"/>
                <w:szCs w:val="19"/>
              </w:rPr>
              <w:t>voor de jaren 2016, 2017 en 2018</w:t>
            </w:r>
          </w:p>
        </w:tc>
      </w:tr>
      <w:tr w:rsidR="00A12EB8" w:rsidRPr="00FF5739" w14:paraId="611FEE12" w14:textId="13FC1699" w:rsidTr="001C1FD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109" w14:textId="55907127" w:rsidR="00A12EB8" w:rsidRPr="00FF5739" w:rsidRDefault="00A12EB8" w:rsidP="00F916D3">
            <w:r w:rsidRPr="00FF5739">
              <w:t>D-4b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326E" w14:textId="224D5453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GE1 - In- en uitstappers per halte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BAD12" w14:textId="587DF67F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0F0521AB" w14:textId="7A2B5BEF" w:rsidTr="001C1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8E6" w14:textId="2B02C021" w:rsidR="00A12EB8" w:rsidRPr="00FF5739" w:rsidRDefault="00A12EB8" w:rsidP="00B76A43">
            <w:r w:rsidRPr="00FF5739">
              <w:t>D-4</w:t>
            </w:r>
            <w:r>
              <w:t>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9A9" w14:textId="652FE3BD" w:rsidR="00A12EB8" w:rsidRPr="001137FE" w:rsidRDefault="00A12EB8" w:rsidP="00B76A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 xml:space="preserve">KE9 - Aantal </w:t>
            </w:r>
            <w:proofErr w:type="spellStart"/>
            <w:r w:rsidRPr="001137FE">
              <w:rPr>
                <w:rFonts w:cs="Calibri"/>
                <w:szCs w:val="19"/>
              </w:rPr>
              <w:t>reizigerskm</w:t>
            </w:r>
            <w:proofErr w:type="spellEnd"/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2DC34" w14:textId="73664FDC" w:rsidR="00A12EB8" w:rsidRPr="001137FE" w:rsidRDefault="00A12EB8" w:rsidP="00B76A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71651763" w14:textId="0D76A4D0" w:rsidTr="001C1FD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5578" w14:textId="5810F94C" w:rsidR="00A12EB8" w:rsidRPr="00FF5739" w:rsidRDefault="00A12EB8" w:rsidP="00B76A43">
            <w:r w:rsidRPr="00FF5739">
              <w:t>D-4</w:t>
            </w:r>
            <w:r>
              <w:t>d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C72D" w14:textId="417C63C6" w:rsidR="00A12EB8" w:rsidRPr="001137FE" w:rsidRDefault="00A12EB8" w:rsidP="00B76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KE10 - Reizigersopbrengsten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D8506" w14:textId="37129013" w:rsidR="00A12EB8" w:rsidRPr="001137FE" w:rsidRDefault="00A12EB8" w:rsidP="00B76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1E2E967A" w14:textId="0504F945" w:rsidTr="001C1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330A" w14:textId="00A47A9D" w:rsidR="00A12EB8" w:rsidRPr="00FF5739" w:rsidRDefault="00A12EB8" w:rsidP="00B76A43">
            <w:r w:rsidRPr="00FF5739">
              <w:t>D-</w:t>
            </w:r>
            <w:r>
              <w:t>4e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ED0F" w14:textId="65636B83" w:rsidR="00A12EB8" w:rsidRPr="001137FE" w:rsidRDefault="00A12EB8" w:rsidP="00B76A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OE5 - Opbrengsten per lijn(deel)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B877C" w14:textId="5E2E0B22" w:rsidR="00A12EB8" w:rsidRPr="001137FE" w:rsidRDefault="00A12EB8" w:rsidP="00B76A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7305F0C6" w14:textId="42E97B76" w:rsidTr="001C1FD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894E" w14:textId="4FB8BC37" w:rsidR="00A12EB8" w:rsidRPr="00FF5739" w:rsidRDefault="00A12EB8" w:rsidP="00B76A43">
            <w:r w:rsidRPr="00FF5739">
              <w:t>D-4</w:t>
            </w:r>
            <w:r>
              <w:t>f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E04" w14:textId="23308679" w:rsidR="00A12EB8" w:rsidRPr="001137FE" w:rsidRDefault="00A12EB8" w:rsidP="00B76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Productgebruik per lijn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86D" w14:textId="276DF636" w:rsidR="00A12EB8" w:rsidRPr="001137FE" w:rsidRDefault="00A12EB8" w:rsidP="00B76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20978DE1" w14:textId="294586CF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461" w14:textId="6927F75C" w:rsidR="0085245F" w:rsidRPr="00FF5739" w:rsidRDefault="0085245F" w:rsidP="00B76A43">
            <w:r>
              <w:t>D-4g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F2C" w14:textId="3ECF5188" w:rsidR="0085245F" w:rsidRPr="001137FE" w:rsidRDefault="0085245F" w:rsidP="00FD5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rFonts w:cs="Calibri"/>
                <w:szCs w:val="19"/>
              </w:rPr>
              <w:t xml:space="preserve">Verdeling </w:t>
            </w:r>
            <w:proofErr w:type="spellStart"/>
            <w:r>
              <w:rPr>
                <w:rFonts w:cs="Calibri"/>
                <w:szCs w:val="19"/>
              </w:rPr>
              <w:t>interoperabele</w:t>
            </w:r>
            <w:proofErr w:type="spellEnd"/>
            <w:r>
              <w:rPr>
                <w:rFonts w:cs="Calibri"/>
                <w:szCs w:val="19"/>
              </w:rPr>
              <w:t xml:space="preserve"> tarieven waaronder opbrengsten A&amp;RTT                                                      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894A" w14:textId="399C23B0" w:rsidR="0085245F" w:rsidRDefault="0085245F" w:rsidP="00D56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t>Deze informatie wordt, zodra beschikbaar, z.s.m. gedeeld. – update 11 juli 2019</w:t>
            </w:r>
          </w:p>
        </w:tc>
      </w:tr>
      <w:tr w:rsidR="0085245F" w:rsidRPr="00FF5739" w14:paraId="0DEA71D8" w14:textId="320CD0C6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BFA" w14:textId="4D0A6FBA" w:rsidR="0085245F" w:rsidRPr="00FF5739" w:rsidRDefault="0085245F" w:rsidP="00F916D3">
            <w:r>
              <w:t>D-4h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1CBC" w14:textId="70629C76" w:rsidR="0085245F" w:rsidRPr="001137FE" w:rsidRDefault="0085245F" w:rsidP="00D56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Tussentijdse indicatie SOV bijdrage                            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FD32" w14:textId="3611D6ED" w:rsidR="0085245F" w:rsidRDefault="0085245F" w:rsidP="00D56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t>Deze informatie wordt, zodra beschikbaar, z.s.m. gedeeld. – update 11 juli 2019</w:t>
            </w:r>
          </w:p>
        </w:tc>
      </w:tr>
      <w:tr w:rsidR="0085245F" w:rsidRPr="00FF5739" w14:paraId="76BCE8E4" w14:textId="374B22A8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61B162" w14:textId="53B46568" w:rsidR="0085245F" w:rsidRDefault="0085245F" w:rsidP="00F916D3">
            <w:r w:rsidRPr="00FF5739">
              <w:rPr>
                <w:rFonts w:cs="Calibri"/>
                <w:bCs w:val="0"/>
                <w:szCs w:val="19"/>
              </w:rPr>
              <w:t>D-5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EE3A0" w14:textId="4ED68455" w:rsidR="0085245F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 w:rsidRPr="001137FE">
              <w:rPr>
                <w:rFonts w:cs="Calibri"/>
                <w:b/>
                <w:bCs/>
                <w:szCs w:val="19"/>
              </w:rPr>
              <w:t>Vervoeromvang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D6969" w14:textId="77777777" w:rsidR="0085245F" w:rsidRPr="001137FE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A12EB8" w:rsidRPr="00FF5739" w14:paraId="737DF1B7" w14:textId="5E41CDF0" w:rsidTr="00A12EB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D62" w14:textId="6FE54385" w:rsidR="00A12EB8" w:rsidRPr="00FF5739" w:rsidRDefault="00A12EB8" w:rsidP="00F916D3">
            <w:pPr>
              <w:rPr>
                <w:color w:val="FF0000"/>
                <w:szCs w:val="19"/>
              </w:rPr>
            </w:pPr>
            <w:r w:rsidRPr="00FF5739">
              <w:t>D-5a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AE21" w14:textId="00F88DC3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19"/>
              </w:rPr>
            </w:pPr>
            <w:r w:rsidRPr="001137FE">
              <w:rPr>
                <w:rFonts w:cs="Calibri"/>
                <w:szCs w:val="19"/>
              </w:rPr>
              <w:t xml:space="preserve">KE2 – </w:t>
            </w:r>
            <w:proofErr w:type="spellStart"/>
            <w:r w:rsidRPr="001137FE">
              <w:rPr>
                <w:rFonts w:cs="Calibri"/>
                <w:szCs w:val="19"/>
              </w:rPr>
              <w:t>Dienstregelinguren</w:t>
            </w:r>
            <w:proofErr w:type="spellEnd"/>
            <w:r w:rsidRPr="001137FE">
              <w:rPr>
                <w:rFonts w:cs="Calibri"/>
                <w:szCs w:val="19"/>
              </w:rPr>
              <w:t xml:space="preserve"> en </w:t>
            </w:r>
            <w:proofErr w:type="spellStart"/>
            <w:r w:rsidRPr="001137FE">
              <w:rPr>
                <w:rFonts w:cs="Calibri"/>
                <w:szCs w:val="19"/>
              </w:rPr>
              <w:t>Dienstregelingkilometers</w:t>
            </w:r>
            <w:proofErr w:type="spellEnd"/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66680" w14:textId="0B1CF1EF" w:rsidR="00A12EB8" w:rsidRPr="001137FE" w:rsidRDefault="00A12EB8" w:rsidP="00A12E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  <w:r>
              <w:rPr>
                <w:rFonts w:cs="Calibri"/>
                <w:i/>
                <w:szCs w:val="19"/>
              </w:rPr>
              <w:t xml:space="preserve"> </w:t>
            </w:r>
            <w:r>
              <w:rPr>
                <w:rFonts w:cs="Calibri"/>
                <w:szCs w:val="19"/>
              </w:rPr>
              <w:t>voor de jaren 2016, 2017 en 2018</w:t>
            </w:r>
          </w:p>
        </w:tc>
      </w:tr>
      <w:tr w:rsidR="00A12EB8" w:rsidRPr="00FF5739" w14:paraId="214CE2C5" w14:textId="48170F12" w:rsidTr="00813B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F064" w14:textId="4625230D" w:rsidR="00A12EB8" w:rsidRPr="00FF5739" w:rsidRDefault="00A12EB8" w:rsidP="00F916D3">
            <w:r w:rsidRPr="00FF5739">
              <w:t>D-5</w:t>
            </w:r>
            <w:r>
              <w:t>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105B" w14:textId="28A125D8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OE11 - Versterkingsritten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5D3" w14:textId="613D2286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2AD04E2C" w14:textId="10AE32CB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E8E" w14:textId="2EE156F5" w:rsidR="0085245F" w:rsidRPr="00FF5739" w:rsidRDefault="0085245F" w:rsidP="00F916D3">
            <w:r w:rsidRPr="00FF5739">
              <w:t>D-5</w:t>
            </w:r>
            <w:r>
              <w:t>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F72" w14:textId="2557AACE" w:rsidR="0085245F" w:rsidRPr="001137F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Aantal voertuigen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FA3" w14:textId="08C61397" w:rsidR="0085245F" w:rsidRPr="001137FE" w:rsidRDefault="0085245F" w:rsidP="00852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  <w:r>
              <w:rPr>
                <w:rFonts w:cs="Calibri"/>
                <w:i/>
                <w:szCs w:val="19"/>
              </w:rPr>
              <w:t xml:space="preserve"> </w:t>
            </w:r>
            <w:r>
              <w:rPr>
                <w:rFonts w:cs="Calibri"/>
                <w:szCs w:val="19"/>
              </w:rPr>
              <w:t>voor het jaar 2018</w:t>
            </w:r>
          </w:p>
        </w:tc>
      </w:tr>
      <w:tr w:rsidR="0085245F" w:rsidRPr="00FF5739" w14:paraId="1FE99134" w14:textId="6098F1EE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53A7E8" w14:textId="47F7558B" w:rsidR="0085245F" w:rsidRPr="00FF5739" w:rsidRDefault="0085245F" w:rsidP="00F916D3">
            <w:r w:rsidRPr="00FF5739">
              <w:rPr>
                <w:rFonts w:cs="Calibri"/>
                <w:bCs w:val="0"/>
                <w:szCs w:val="19"/>
              </w:rPr>
              <w:t>D-6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D326A" w14:textId="520371D4" w:rsidR="0085245F" w:rsidRPr="001137FE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b/>
                <w:bCs/>
                <w:szCs w:val="19"/>
              </w:rPr>
              <w:t>Uitvoeringskwaliteit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862D9F" w14:textId="77777777" w:rsidR="0085245F" w:rsidRPr="001137FE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85245F" w:rsidRPr="00FF5739" w14:paraId="64F05CB0" w14:textId="449117C2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A0D" w14:textId="5BCC78FA" w:rsidR="0085245F" w:rsidRPr="00FF5739" w:rsidRDefault="0085245F" w:rsidP="00F916D3">
            <w:pPr>
              <w:rPr>
                <w:color w:val="FF0000"/>
                <w:szCs w:val="19"/>
              </w:rPr>
            </w:pPr>
            <w:r w:rsidRPr="00FF5739">
              <w:t>D-6a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D79" w14:textId="59539295" w:rsidR="0085245F" w:rsidRPr="001137F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19"/>
              </w:rPr>
            </w:pPr>
            <w:r w:rsidRPr="001137FE">
              <w:rPr>
                <w:rFonts w:cs="Calibri"/>
                <w:szCs w:val="19"/>
              </w:rPr>
              <w:t>KE4 - Rituitval en KE5aV - Punctualiteit Vertrek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601" w14:textId="16D0FED2" w:rsidR="0085245F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  <w:r>
              <w:rPr>
                <w:rFonts w:cs="Calibri"/>
                <w:i/>
                <w:szCs w:val="19"/>
              </w:rPr>
              <w:t xml:space="preserve"> </w:t>
            </w:r>
            <w:r>
              <w:rPr>
                <w:rFonts w:cs="Calibri"/>
                <w:szCs w:val="19"/>
              </w:rPr>
              <w:t>voor de jaren 2016, 2017 en 2018</w:t>
            </w:r>
          </w:p>
        </w:tc>
      </w:tr>
      <w:tr w:rsidR="0085245F" w:rsidRPr="00FF5739" w14:paraId="4F2B9A57" w14:textId="517526C0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20C2D9" w14:textId="6C49F135" w:rsidR="0085245F" w:rsidRPr="00FF5739" w:rsidRDefault="0085245F" w:rsidP="00F916D3">
            <w:r w:rsidRPr="00FF5739">
              <w:rPr>
                <w:rFonts w:cs="Calibri"/>
                <w:bCs w:val="0"/>
                <w:szCs w:val="19"/>
              </w:rPr>
              <w:t>D-7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FE2CA" w14:textId="73009769" w:rsidR="0085245F" w:rsidRPr="001137FE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FF5739">
              <w:rPr>
                <w:rFonts w:cs="Calibri"/>
                <w:b/>
                <w:bCs/>
                <w:szCs w:val="19"/>
              </w:rPr>
              <w:t>Sociale veiligheid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5C6B0B" w14:textId="77777777" w:rsidR="0085245F" w:rsidRPr="00FF5739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A12EB8" w:rsidRPr="00FF5739" w14:paraId="19B2DE40" w14:textId="72834FEC" w:rsidTr="00A12EB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BEC" w14:textId="2631AEBE" w:rsidR="00A12EB8" w:rsidRPr="00FF5739" w:rsidRDefault="00A12EB8" w:rsidP="00F916D3">
            <w:pPr>
              <w:rPr>
                <w:color w:val="FF0000"/>
                <w:szCs w:val="19"/>
              </w:rPr>
            </w:pPr>
            <w:r w:rsidRPr="00FF5739">
              <w:t>D-7a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DCD" w14:textId="19AC6261" w:rsidR="00A12EB8" w:rsidRPr="00FF5739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0000"/>
                <w:szCs w:val="19"/>
              </w:rPr>
            </w:pPr>
            <w:r w:rsidRPr="001137FE">
              <w:rPr>
                <w:rFonts w:cs="Calibri"/>
                <w:szCs w:val="19"/>
              </w:rPr>
              <w:t>Controle en zwartrijders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E0327" w14:textId="7762C253" w:rsidR="00A12EB8" w:rsidRPr="001137FE" w:rsidRDefault="00A12EB8" w:rsidP="00A12E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</w:p>
        </w:tc>
      </w:tr>
      <w:tr w:rsidR="00A12EB8" w:rsidRPr="00FF5739" w14:paraId="224C758D" w14:textId="72EBB0BA" w:rsidTr="00886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03D4" w14:textId="13220129" w:rsidR="00A12EB8" w:rsidRPr="00FF5739" w:rsidRDefault="00A12EB8" w:rsidP="00F916D3">
            <w:r w:rsidRPr="00FF5739">
              <w:t>D-7b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044" w14:textId="0A9F3109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Sociale Veiligheidsscan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7CD4D" w14:textId="77777777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49300B03" w14:textId="15BBD506" w:rsidTr="00886BE7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189" w14:textId="2E5AD65B" w:rsidR="00A12EB8" w:rsidRPr="00FF5739" w:rsidRDefault="00A12EB8" w:rsidP="00F916D3">
            <w:r w:rsidRPr="00FF5739">
              <w:t>D-7c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144" w14:textId="70C6569C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Overzicht incidenten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7F6AF" w14:textId="77777777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62F0BF81" w14:textId="1AEF778F" w:rsidTr="00886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F00" w14:textId="493A98E6" w:rsidR="00A12EB8" w:rsidRPr="00FF5739" w:rsidRDefault="00A12EB8" w:rsidP="00F916D3">
            <w:r w:rsidRPr="00FF5739">
              <w:t>D-7d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5D5" w14:textId="7F5B9A73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Convenant sociale veiligheid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A7693" w14:textId="77777777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6C70DCC1" w14:textId="4533C623" w:rsidTr="00886BE7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98D2" w14:textId="32D7029B" w:rsidR="00A12EB8" w:rsidRPr="00FF5739" w:rsidRDefault="00A12EB8" w:rsidP="00F916D3">
            <w:r w:rsidRPr="00FF5739">
              <w:t>D-7e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BC7" w14:textId="750CC4B1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Nota Sociale Veiligheid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4F35F" w14:textId="77777777" w:rsidR="00A12EB8" w:rsidRPr="001137FE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A12EB8" w:rsidRPr="00FF5739" w14:paraId="253805C9" w14:textId="6639685D" w:rsidTr="00886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D193" w14:textId="34B4BF94" w:rsidR="00A12EB8" w:rsidRPr="00FF5739" w:rsidRDefault="00A12EB8" w:rsidP="00F916D3">
            <w:r>
              <w:t>D-7f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B8D0" w14:textId="65C93C3B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 w:rsidRPr="001137FE">
              <w:rPr>
                <w:rFonts w:cs="Calibri"/>
                <w:szCs w:val="19"/>
              </w:rPr>
              <w:t>Jaarplan Sociale veiligheid 2019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A482" w14:textId="77777777" w:rsidR="00A12EB8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2F9B5A32" w14:textId="2D64D835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E1A290" w14:textId="0F7CA01B" w:rsidR="0085245F" w:rsidRPr="00FF5739" w:rsidRDefault="0085245F" w:rsidP="00F916D3">
            <w:r w:rsidRPr="00FF5739">
              <w:rPr>
                <w:rFonts w:cs="Calibri"/>
                <w:bCs w:val="0"/>
                <w:szCs w:val="19"/>
              </w:rPr>
              <w:t>D-8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266BF7" w14:textId="6B904C55" w:rsidR="0085245F" w:rsidRPr="001137F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 w:rsidRPr="00FF5739">
              <w:rPr>
                <w:rFonts w:cs="Calibri"/>
                <w:b/>
                <w:bCs/>
                <w:szCs w:val="19"/>
              </w:rPr>
              <w:t>Klachten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C73FF3" w14:textId="77777777" w:rsidR="0085245F" w:rsidRPr="00FF5739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85245F" w:rsidRPr="00FF5739" w14:paraId="4B644F3B" w14:textId="46ED06D2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D3C" w14:textId="0A43FD38" w:rsidR="0085245F" w:rsidRPr="00FF5739" w:rsidRDefault="0085245F" w:rsidP="00F916D3">
            <w:pPr>
              <w:rPr>
                <w:color w:val="FF0000"/>
                <w:szCs w:val="19"/>
              </w:rPr>
            </w:pPr>
            <w:r w:rsidRPr="00FF5739">
              <w:t>D-8a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000" w14:textId="715BC05D" w:rsidR="0085245F" w:rsidRPr="00FF5739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  <w:szCs w:val="19"/>
              </w:rPr>
            </w:pPr>
            <w:r w:rsidRPr="001137FE">
              <w:rPr>
                <w:rFonts w:cs="Calibri"/>
                <w:szCs w:val="19"/>
              </w:rPr>
              <w:t>OE4 - Klachten per rubriek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350" w14:textId="11646F40" w:rsidR="0085245F" w:rsidRPr="001137FE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  <w:r>
              <w:rPr>
                <w:rFonts w:cs="Calibri"/>
                <w:i/>
                <w:szCs w:val="19"/>
              </w:rPr>
              <w:t xml:space="preserve"> </w:t>
            </w:r>
            <w:r>
              <w:rPr>
                <w:rFonts w:cs="Calibri"/>
                <w:szCs w:val="19"/>
              </w:rPr>
              <w:t>voor de jaren 2016, 2017 en 2018</w:t>
            </w:r>
          </w:p>
        </w:tc>
      </w:tr>
      <w:tr w:rsidR="0085245F" w:rsidRPr="00FF5739" w14:paraId="280CD6F4" w14:textId="38BF228E" w:rsidTr="0085245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407761" w14:textId="1BDC23BC" w:rsidR="0085245F" w:rsidRPr="00FF5739" w:rsidRDefault="0085245F" w:rsidP="00F916D3">
            <w:r w:rsidRPr="00FF5739">
              <w:rPr>
                <w:rFonts w:cs="Calibri"/>
                <w:bCs w:val="0"/>
                <w:szCs w:val="19"/>
              </w:rPr>
              <w:t>D-9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30A21F" w14:textId="6D87D963" w:rsidR="0085245F" w:rsidRPr="001137FE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FF5739">
              <w:rPr>
                <w:rFonts w:cs="Calibri"/>
                <w:b/>
                <w:bCs/>
                <w:szCs w:val="19"/>
              </w:rPr>
              <w:t>Tarieven 2019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9D67CC" w14:textId="77777777" w:rsidR="0085245F" w:rsidRPr="00FF5739" w:rsidRDefault="0085245F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A12EB8" w:rsidRPr="00FF5739" w14:paraId="1155E360" w14:textId="0CA3B828" w:rsidTr="009A7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A79" w14:textId="285AF2BA" w:rsidR="00A12EB8" w:rsidRPr="00FF5739" w:rsidRDefault="00A12EB8" w:rsidP="00F916D3">
            <w:pPr>
              <w:rPr>
                <w:rFonts w:cs="Calibri"/>
                <w:bCs w:val="0"/>
                <w:color w:val="000000"/>
                <w:szCs w:val="19"/>
              </w:rPr>
            </w:pPr>
            <w:r w:rsidRPr="00FF5739">
              <w:t>D-9a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08A" w14:textId="4534A093" w:rsidR="00A12EB8" w:rsidRPr="00FF5739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  <w:szCs w:val="19"/>
              </w:rPr>
            </w:pPr>
            <w:r w:rsidRPr="00FF5739">
              <w:rPr>
                <w:rFonts w:cs="Calibri"/>
                <w:szCs w:val="19"/>
              </w:rPr>
              <w:t>Verzoek tariefvaststelling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C8F19" w14:textId="1D156329" w:rsidR="00A12EB8" w:rsidRPr="00FF5739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</w:p>
        </w:tc>
      </w:tr>
      <w:tr w:rsidR="00A12EB8" w:rsidRPr="00FF5739" w14:paraId="70A1F7CC" w14:textId="4B6AB79B" w:rsidTr="009A708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8F60" w14:textId="219246B5" w:rsidR="00A12EB8" w:rsidRPr="00FF5739" w:rsidRDefault="00A12EB8" w:rsidP="00F916D3">
            <w:r w:rsidRPr="00FF5739">
              <w:t>D-9b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3E0" w14:textId="36C9FFFA" w:rsidR="00A12EB8" w:rsidRPr="00FF5739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szCs w:val="19"/>
              </w:rPr>
              <w:t>Tariefbesluit 2019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328" w14:textId="77777777" w:rsidR="00A12EB8" w:rsidRPr="00FF5739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9"/>
              </w:rPr>
            </w:pPr>
          </w:p>
        </w:tc>
      </w:tr>
      <w:tr w:rsidR="0085245F" w:rsidRPr="00FF5739" w14:paraId="1429A2EE" w14:textId="593E8B2B" w:rsidTr="008524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AC3A35" w14:textId="5E4651F4" w:rsidR="0085245F" w:rsidRPr="00FF5739" w:rsidRDefault="0085245F" w:rsidP="00F916D3">
            <w:r w:rsidRPr="00FF5739">
              <w:rPr>
                <w:rFonts w:cs="Calibri"/>
                <w:bCs w:val="0"/>
                <w:szCs w:val="19"/>
              </w:rPr>
              <w:t>D-10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41C8B7" w14:textId="5B65C959" w:rsidR="0085245F" w:rsidRPr="00FF5739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b/>
                <w:bCs/>
                <w:szCs w:val="19"/>
              </w:rPr>
              <w:t>Overige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6DD134" w14:textId="77777777" w:rsidR="0085245F" w:rsidRPr="00FF5739" w:rsidRDefault="0085245F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  <w:szCs w:val="19"/>
              </w:rPr>
            </w:pPr>
          </w:p>
        </w:tc>
      </w:tr>
      <w:tr w:rsidR="00A12EB8" w:rsidRPr="00FF5739" w14:paraId="0E363003" w14:textId="42FF96E6" w:rsidTr="00A12EB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2DAD" w14:textId="71DC25ED" w:rsidR="00A12EB8" w:rsidRPr="00FF5739" w:rsidRDefault="00A12EB8" w:rsidP="00F916D3">
            <w:pPr>
              <w:rPr>
                <w:rFonts w:cs="Calibri"/>
                <w:bCs w:val="0"/>
                <w:color w:val="000000"/>
                <w:szCs w:val="19"/>
              </w:rPr>
            </w:pPr>
            <w:r w:rsidRPr="00FF5739">
              <w:t>D-10a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594" w14:textId="3A3F7A08" w:rsidR="00A12EB8" w:rsidRPr="00FF5739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0000"/>
                <w:szCs w:val="19"/>
              </w:rPr>
            </w:pPr>
            <w:r w:rsidRPr="00FF5739">
              <w:rPr>
                <w:rFonts w:cs="Calibri"/>
                <w:bCs/>
                <w:szCs w:val="19"/>
              </w:rPr>
              <w:t>Chauffeurstellingen 2016 t/m 201</w:t>
            </w:r>
            <w:r>
              <w:rPr>
                <w:rFonts w:cs="Calibri"/>
                <w:bCs/>
                <w:szCs w:val="19"/>
              </w:rPr>
              <w:t>8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CDBAE" w14:textId="6C641F23" w:rsidR="00A12EB8" w:rsidRPr="00FF5739" w:rsidRDefault="00A12EB8" w:rsidP="00A12E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  <w:r>
              <w:rPr>
                <w:rFonts w:cs="Calibri"/>
                <w:szCs w:val="19"/>
              </w:rPr>
              <w:t xml:space="preserve">Zie </w:t>
            </w:r>
            <w:r w:rsidRPr="0085245F">
              <w:rPr>
                <w:rFonts w:cs="Calibri"/>
                <w:i/>
                <w:szCs w:val="19"/>
              </w:rPr>
              <w:t>Gegevens huidige concessie, d.d. 16-05-2019.zip</w:t>
            </w:r>
          </w:p>
        </w:tc>
      </w:tr>
      <w:tr w:rsidR="00A12EB8" w:rsidRPr="00FF5739" w14:paraId="7FC3F492" w14:textId="39949228" w:rsidTr="00B357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986" w14:textId="14FD3751" w:rsidR="00A12EB8" w:rsidRPr="00FF5739" w:rsidRDefault="00A12EB8" w:rsidP="00F916D3">
            <w:r w:rsidRPr="00FF5739">
              <w:t>D-10b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9A0" w14:textId="21AA3171" w:rsidR="00A12EB8" w:rsidRPr="00FF5739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bCs/>
                <w:szCs w:val="19"/>
              </w:rPr>
              <w:t>Vervoerplannen 2016 t/m 2019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7CA3F" w14:textId="77777777" w:rsidR="00A12EB8" w:rsidRPr="00FF5739" w:rsidRDefault="00A12EB8" w:rsidP="00F916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  <w:tr w:rsidR="00A12EB8" w:rsidRPr="00FF5739" w14:paraId="6B2C9550" w14:textId="0CD691D4" w:rsidTr="00B357B7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737C" w14:textId="5563665C" w:rsidR="00A12EB8" w:rsidRPr="00FF5739" w:rsidRDefault="00A12EB8" w:rsidP="00F916D3">
            <w:r w:rsidRPr="00FF5739">
              <w:t>D-10c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BFF" w14:textId="03EE63F8" w:rsidR="00A12EB8" w:rsidRPr="00FF5739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Cs w:val="19"/>
              </w:rPr>
            </w:pPr>
            <w:r w:rsidRPr="00FF5739">
              <w:rPr>
                <w:rFonts w:cs="Calibri"/>
                <w:bCs/>
                <w:szCs w:val="19"/>
              </w:rPr>
              <w:t>Dienstregeling 2019</w:t>
            </w: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BAC" w14:textId="77777777" w:rsidR="00A12EB8" w:rsidRPr="00FF5739" w:rsidRDefault="00A12EB8" w:rsidP="00F916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</w:rPr>
            </w:pPr>
          </w:p>
        </w:tc>
      </w:tr>
    </w:tbl>
    <w:p w14:paraId="634E4476" w14:textId="77777777" w:rsidR="00F27305" w:rsidRDefault="00F27305" w:rsidP="00EF20AF"/>
    <w:p w14:paraId="4CA55BCD" w14:textId="49F0E55E" w:rsidR="00B20641" w:rsidRDefault="00B20641" w:rsidP="00EF20AF"/>
    <w:sectPr w:rsidR="00B20641" w:rsidSect="00D56DB1">
      <w:footerReference w:type="default" r:id="rId8"/>
      <w:headerReference w:type="first" r:id="rId9"/>
      <w:footerReference w:type="first" r:id="rId10"/>
      <w:pgSz w:w="11906" w:h="16838" w:code="9"/>
      <w:pgMar w:top="1702" w:right="1133" w:bottom="1276" w:left="119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A6CCB" w14:textId="77777777" w:rsidR="002866A8" w:rsidRDefault="002866A8">
      <w:pPr>
        <w:spacing w:line="240" w:lineRule="auto"/>
      </w:pPr>
      <w:r>
        <w:separator/>
      </w:r>
    </w:p>
  </w:endnote>
  <w:endnote w:type="continuationSeparator" w:id="0">
    <w:p w14:paraId="2D350B5E" w14:textId="77777777" w:rsidR="002866A8" w:rsidRDefault="002866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2782F" w14:textId="45B15ECB" w:rsidR="00D56DB1" w:rsidRPr="00D56DB1" w:rsidRDefault="00D56DB1">
    <w:pPr>
      <w:pStyle w:val="Voettekst"/>
      <w:rPr>
        <w:sz w:val="16"/>
        <w:szCs w:val="16"/>
      </w:rPr>
    </w:pPr>
    <w:r w:rsidRPr="00D56DB1">
      <w:rPr>
        <w:sz w:val="16"/>
        <w:szCs w:val="16"/>
      </w:rPr>
      <w:t xml:space="preserve">Documenten bij </w:t>
    </w:r>
    <w:proofErr w:type="spellStart"/>
    <w:r w:rsidRPr="00D56DB1">
      <w:rPr>
        <w:sz w:val="16"/>
        <w:szCs w:val="16"/>
      </w:rPr>
      <w:t>Tenderned</w:t>
    </w:r>
    <w:proofErr w:type="spellEnd"/>
    <w:r>
      <w:rPr>
        <w:sz w:val="16"/>
        <w:szCs w:val="16"/>
      </w:rPr>
      <w:t xml:space="preserve"> publicatie</w:t>
    </w:r>
    <w:r w:rsidRPr="00D56DB1">
      <w:rPr>
        <w:sz w:val="16"/>
        <w:szCs w:val="16"/>
      </w:rPr>
      <w:t xml:space="preserve"> d.d. 11 juli 2019 t</w:t>
    </w:r>
    <w:r>
      <w:rPr>
        <w:sz w:val="16"/>
        <w:szCs w:val="16"/>
      </w:rPr>
      <w:t>.</w:t>
    </w:r>
    <w:r w:rsidRPr="00D56DB1">
      <w:rPr>
        <w:sz w:val="16"/>
        <w:szCs w:val="16"/>
      </w:rPr>
      <w:t>b</w:t>
    </w:r>
    <w:r>
      <w:rPr>
        <w:sz w:val="16"/>
        <w:szCs w:val="16"/>
      </w:rPr>
      <w:t>.</w:t>
    </w:r>
    <w:r w:rsidRPr="00D56DB1">
      <w:rPr>
        <w:sz w:val="16"/>
        <w:szCs w:val="16"/>
      </w:rPr>
      <w:t>v</w:t>
    </w:r>
    <w:r>
      <w:rPr>
        <w:sz w:val="16"/>
        <w:szCs w:val="16"/>
      </w:rPr>
      <w:t>.</w:t>
    </w:r>
    <w:r w:rsidRPr="00D56DB1">
      <w:rPr>
        <w:sz w:val="16"/>
        <w:szCs w:val="16"/>
      </w:rPr>
      <w:t xml:space="preserve"> aanbesteding OV-concessie Gooi en Vechtstreek 2021-2030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C1955" w14:textId="0A70560A" w:rsidR="00D56DB1" w:rsidRPr="00D56DB1" w:rsidRDefault="00D56DB1">
    <w:pPr>
      <w:pStyle w:val="Voettekst"/>
      <w:rPr>
        <w:sz w:val="16"/>
        <w:szCs w:val="16"/>
      </w:rPr>
    </w:pPr>
    <w:r w:rsidRPr="00D56DB1">
      <w:rPr>
        <w:sz w:val="16"/>
        <w:szCs w:val="16"/>
      </w:rPr>
      <w:t xml:space="preserve">Documenten bij </w:t>
    </w:r>
    <w:proofErr w:type="spellStart"/>
    <w:r w:rsidRPr="00D56DB1">
      <w:rPr>
        <w:sz w:val="16"/>
        <w:szCs w:val="16"/>
      </w:rPr>
      <w:t>Tenderned</w:t>
    </w:r>
    <w:proofErr w:type="spellEnd"/>
    <w:r>
      <w:rPr>
        <w:sz w:val="16"/>
        <w:szCs w:val="16"/>
      </w:rPr>
      <w:t xml:space="preserve"> publicatie</w:t>
    </w:r>
    <w:r w:rsidRPr="00D56DB1">
      <w:rPr>
        <w:sz w:val="16"/>
        <w:szCs w:val="16"/>
      </w:rPr>
      <w:t xml:space="preserve"> d.d. 11 juli 2019 t</w:t>
    </w:r>
    <w:r>
      <w:rPr>
        <w:sz w:val="16"/>
        <w:szCs w:val="16"/>
      </w:rPr>
      <w:t>.</w:t>
    </w:r>
    <w:r w:rsidRPr="00D56DB1">
      <w:rPr>
        <w:sz w:val="16"/>
        <w:szCs w:val="16"/>
      </w:rPr>
      <w:t>b</w:t>
    </w:r>
    <w:r>
      <w:rPr>
        <w:sz w:val="16"/>
        <w:szCs w:val="16"/>
      </w:rPr>
      <w:t>.</w:t>
    </w:r>
    <w:r w:rsidRPr="00D56DB1">
      <w:rPr>
        <w:sz w:val="16"/>
        <w:szCs w:val="16"/>
      </w:rPr>
      <w:t>v</w:t>
    </w:r>
    <w:r>
      <w:rPr>
        <w:sz w:val="16"/>
        <w:szCs w:val="16"/>
      </w:rPr>
      <w:t>.</w:t>
    </w:r>
    <w:r w:rsidRPr="00D56DB1">
      <w:rPr>
        <w:sz w:val="16"/>
        <w:szCs w:val="16"/>
      </w:rPr>
      <w:t xml:space="preserve"> aanbesteding OV-concessie Gooi en Vechtstreek 2021-2030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9A7E4" w14:textId="77777777" w:rsidR="002866A8" w:rsidRDefault="002866A8">
      <w:pPr>
        <w:spacing w:line="240" w:lineRule="auto"/>
      </w:pPr>
      <w:r>
        <w:separator/>
      </w:r>
    </w:p>
  </w:footnote>
  <w:footnote w:type="continuationSeparator" w:id="0">
    <w:p w14:paraId="6A1DD0E4" w14:textId="77777777" w:rsidR="002866A8" w:rsidRDefault="002866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B10C" w14:textId="77777777" w:rsidR="002866A8" w:rsidRDefault="002866A8" w:rsidP="00F27305">
    <w:pPr>
      <w:pStyle w:val="Koptekst"/>
    </w:pPr>
  </w:p>
  <w:p w14:paraId="7F81F7B1" w14:textId="77777777" w:rsidR="002866A8" w:rsidRDefault="002866A8" w:rsidP="00F2730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752" behindDoc="1" locked="0" layoutInCell="1" allowOverlap="1" wp14:anchorId="157DDE17" wp14:editId="18BDD01B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2124075" cy="421640"/>
          <wp:effectExtent l="0" t="0" r="9525" b="0"/>
          <wp:wrapSquare wrapText="bothSides"/>
          <wp:docPr id="24" name="Afbeelding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  <w:p w14:paraId="38083571" w14:textId="77777777" w:rsidR="002866A8" w:rsidRDefault="002866A8" w:rsidP="00F27305">
    <w:pPr>
      <w:pStyle w:val="Koptekst"/>
    </w:pPr>
  </w:p>
  <w:p w14:paraId="2DF6F882" w14:textId="77777777" w:rsidR="002866A8" w:rsidRDefault="002866A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0761"/>
    <w:multiLevelType w:val="hybridMultilevel"/>
    <w:tmpl w:val="AA8ADC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A49A2"/>
    <w:multiLevelType w:val="hybridMultilevel"/>
    <w:tmpl w:val="A20AF6AC"/>
    <w:lvl w:ilvl="0" w:tplc="DDA6A84C">
      <w:start w:val="1"/>
      <w:numFmt w:val="bullet"/>
      <w:pStyle w:val="Lijstopsomteken"/>
      <w:lvlText w:val=""/>
      <w:lvlJc w:val="left"/>
      <w:pPr>
        <w:ind w:left="-10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-30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415" w:hanging="360"/>
      </w:pPr>
      <w:rPr>
        <w:rFonts w:ascii="Wingdings" w:hAnsi="Wingdings" w:hint="default"/>
      </w:rPr>
    </w:lvl>
    <w:lvl w:ilvl="3" w:tplc="574692C0">
      <w:start w:val="1"/>
      <w:numFmt w:val="bullet"/>
      <w:pStyle w:val="ListB2"/>
      <w:lvlText w:val=""/>
      <w:lvlJc w:val="left"/>
      <w:pPr>
        <w:ind w:left="11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</w:abstractNum>
  <w:abstractNum w:abstractNumId="2" w15:restartNumberingAfterBreak="0">
    <w:nsid w:val="650B3155"/>
    <w:multiLevelType w:val="hybridMultilevel"/>
    <w:tmpl w:val="75F81C4C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FA6E63"/>
    <w:multiLevelType w:val="hybridMultilevel"/>
    <w:tmpl w:val="2C9269E6"/>
    <w:lvl w:ilvl="0" w:tplc="8DCAE498">
      <w:start w:val="2"/>
      <w:numFmt w:val="bullet"/>
      <w:lvlText w:val="-"/>
      <w:lvlJc w:val="left"/>
      <w:pPr>
        <w:ind w:left="36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4DC"/>
    <w:rsid w:val="00007E48"/>
    <w:rsid w:val="0001222A"/>
    <w:rsid w:val="00026720"/>
    <w:rsid w:val="000524DC"/>
    <w:rsid w:val="0006761E"/>
    <w:rsid w:val="00090222"/>
    <w:rsid w:val="000A048E"/>
    <w:rsid w:val="000A3808"/>
    <w:rsid w:val="000C1F3E"/>
    <w:rsid w:val="000D1124"/>
    <w:rsid w:val="000E0147"/>
    <w:rsid w:val="000F369E"/>
    <w:rsid w:val="00110C60"/>
    <w:rsid w:val="001137FE"/>
    <w:rsid w:val="001345D5"/>
    <w:rsid w:val="00153B98"/>
    <w:rsid w:val="00193F9C"/>
    <w:rsid w:val="001B2482"/>
    <w:rsid w:val="001C485B"/>
    <w:rsid w:val="001E6E7E"/>
    <w:rsid w:val="001F559B"/>
    <w:rsid w:val="00202AA1"/>
    <w:rsid w:val="00211E36"/>
    <w:rsid w:val="002373E6"/>
    <w:rsid w:val="00262155"/>
    <w:rsid w:val="00262166"/>
    <w:rsid w:val="00280FA1"/>
    <w:rsid w:val="002866A8"/>
    <w:rsid w:val="00291639"/>
    <w:rsid w:val="00293014"/>
    <w:rsid w:val="002B073B"/>
    <w:rsid w:val="002B53DE"/>
    <w:rsid w:val="002B6D84"/>
    <w:rsid w:val="002B6FE4"/>
    <w:rsid w:val="002C2AFF"/>
    <w:rsid w:val="002D7096"/>
    <w:rsid w:val="00360E41"/>
    <w:rsid w:val="00395A8A"/>
    <w:rsid w:val="00396125"/>
    <w:rsid w:val="004031B0"/>
    <w:rsid w:val="004122D2"/>
    <w:rsid w:val="00424559"/>
    <w:rsid w:val="004470C7"/>
    <w:rsid w:val="00466761"/>
    <w:rsid w:val="0048031C"/>
    <w:rsid w:val="00493524"/>
    <w:rsid w:val="004A123A"/>
    <w:rsid w:val="004A49A4"/>
    <w:rsid w:val="004C3E63"/>
    <w:rsid w:val="004F5972"/>
    <w:rsid w:val="00523723"/>
    <w:rsid w:val="00565720"/>
    <w:rsid w:val="00584833"/>
    <w:rsid w:val="005A6B28"/>
    <w:rsid w:val="005B32CC"/>
    <w:rsid w:val="005B7566"/>
    <w:rsid w:val="005D6CCA"/>
    <w:rsid w:val="005F3384"/>
    <w:rsid w:val="00603119"/>
    <w:rsid w:val="006212BF"/>
    <w:rsid w:val="00626D83"/>
    <w:rsid w:val="00697B71"/>
    <w:rsid w:val="006A65D4"/>
    <w:rsid w:val="006D2F9A"/>
    <w:rsid w:val="006F368E"/>
    <w:rsid w:val="006F7D95"/>
    <w:rsid w:val="007124CE"/>
    <w:rsid w:val="00722611"/>
    <w:rsid w:val="00724385"/>
    <w:rsid w:val="00735F0F"/>
    <w:rsid w:val="00755B26"/>
    <w:rsid w:val="007817CD"/>
    <w:rsid w:val="0078639D"/>
    <w:rsid w:val="007B3680"/>
    <w:rsid w:val="007D341A"/>
    <w:rsid w:val="007E7F51"/>
    <w:rsid w:val="007F23C8"/>
    <w:rsid w:val="00813345"/>
    <w:rsid w:val="00851927"/>
    <w:rsid w:val="0085245F"/>
    <w:rsid w:val="008F30C6"/>
    <w:rsid w:val="00913ED3"/>
    <w:rsid w:val="009207C0"/>
    <w:rsid w:val="0092266F"/>
    <w:rsid w:val="0094729A"/>
    <w:rsid w:val="00961BBD"/>
    <w:rsid w:val="00992816"/>
    <w:rsid w:val="009D200C"/>
    <w:rsid w:val="009F4B92"/>
    <w:rsid w:val="00A01DB4"/>
    <w:rsid w:val="00A069C6"/>
    <w:rsid w:val="00A12EB8"/>
    <w:rsid w:val="00A60DBD"/>
    <w:rsid w:val="00A76813"/>
    <w:rsid w:val="00A8343D"/>
    <w:rsid w:val="00A879EE"/>
    <w:rsid w:val="00A95D91"/>
    <w:rsid w:val="00AB0813"/>
    <w:rsid w:val="00B11758"/>
    <w:rsid w:val="00B17CA4"/>
    <w:rsid w:val="00B20641"/>
    <w:rsid w:val="00B2518C"/>
    <w:rsid w:val="00B46743"/>
    <w:rsid w:val="00B50C1B"/>
    <w:rsid w:val="00B54333"/>
    <w:rsid w:val="00B63F71"/>
    <w:rsid w:val="00B76A43"/>
    <w:rsid w:val="00BB149C"/>
    <w:rsid w:val="00C210F2"/>
    <w:rsid w:val="00C2283C"/>
    <w:rsid w:val="00C373A5"/>
    <w:rsid w:val="00C4122A"/>
    <w:rsid w:val="00C435F4"/>
    <w:rsid w:val="00C46260"/>
    <w:rsid w:val="00C5435C"/>
    <w:rsid w:val="00C61BEB"/>
    <w:rsid w:val="00C715AF"/>
    <w:rsid w:val="00C923F9"/>
    <w:rsid w:val="00CD7BAB"/>
    <w:rsid w:val="00CE6BAF"/>
    <w:rsid w:val="00CE7D88"/>
    <w:rsid w:val="00D46650"/>
    <w:rsid w:val="00D47452"/>
    <w:rsid w:val="00D53D59"/>
    <w:rsid w:val="00D56DB1"/>
    <w:rsid w:val="00DE25A5"/>
    <w:rsid w:val="00DE2D49"/>
    <w:rsid w:val="00DE3E2F"/>
    <w:rsid w:val="00DF0247"/>
    <w:rsid w:val="00DF6D4C"/>
    <w:rsid w:val="00E1595E"/>
    <w:rsid w:val="00E3119B"/>
    <w:rsid w:val="00E90BD3"/>
    <w:rsid w:val="00EA5BCD"/>
    <w:rsid w:val="00EC0F9C"/>
    <w:rsid w:val="00ED3A36"/>
    <w:rsid w:val="00EE5285"/>
    <w:rsid w:val="00EF20AF"/>
    <w:rsid w:val="00F13B06"/>
    <w:rsid w:val="00F27305"/>
    <w:rsid w:val="00F56260"/>
    <w:rsid w:val="00F66B8B"/>
    <w:rsid w:val="00F86DFC"/>
    <w:rsid w:val="00F908AC"/>
    <w:rsid w:val="00F916D3"/>
    <w:rsid w:val="00F96B56"/>
    <w:rsid w:val="00FD5B2B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2CEE6BE2"/>
  <w15:docId w15:val="{18BEEC4B-E200-4FD2-BE61-4FC8FC48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F5739"/>
    <w:rPr>
      <w:rFonts w:ascii="Lucida Sans" w:hAnsi="Lucida Sans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 w:line="240" w:lineRule="auto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FF5739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qFormat/>
    <w:rsid w:val="001D392C"/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5739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  <w:rPr>
      <w:sz w:val="16"/>
    </w:rPr>
  </w:style>
  <w:style w:type="paragraph" w:customStyle="1" w:styleId="PNH8ptvet">
    <w:name w:val="PNH 8 pt vet"/>
    <w:basedOn w:val="Standaard"/>
    <w:next w:val="Standaard"/>
    <w:rsid w:val="001D392C"/>
    <w:rPr>
      <w:b/>
      <w:sz w:val="16"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styleId="Koptekst">
    <w:name w:val="header"/>
    <w:basedOn w:val="Standaard"/>
    <w:link w:val="KoptekstChar"/>
    <w:unhideWhenUsed/>
    <w:rsid w:val="002D422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D422B"/>
    <w:rPr>
      <w:rFonts w:ascii="Lucida Sans" w:hAnsi="Lucida Sans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2D422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D422B"/>
    <w:rPr>
      <w:rFonts w:ascii="Lucida Sans" w:hAnsi="Lucida Sans"/>
      <w:sz w:val="19"/>
    </w:rPr>
  </w:style>
  <w:style w:type="paragraph" w:customStyle="1" w:styleId="Documentnaam">
    <w:name w:val="Documentnaam"/>
    <w:basedOn w:val="Standaard"/>
    <w:rsid w:val="002D422B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</w:pPr>
    <w:rPr>
      <w:rFonts w:eastAsia="Times New Roman" w:cs="Times New Roman"/>
      <w:b/>
      <w:sz w:val="28"/>
      <w:szCs w:val="24"/>
      <w:lang w:eastAsia="nl-NL"/>
    </w:rPr>
  </w:style>
  <w:style w:type="paragraph" w:customStyle="1" w:styleId="Faxgegevens">
    <w:name w:val="Fax gegevens"/>
    <w:basedOn w:val="Gegevens"/>
    <w:rsid w:val="002D422B"/>
    <w:rPr>
      <w:sz w:val="17"/>
    </w:rPr>
  </w:style>
  <w:style w:type="paragraph" w:customStyle="1" w:styleId="Gegevens">
    <w:name w:val="Gegevens"/>
    <w:basedOn w:val="Standaard"/>
    <w:rsid w:val="002D422B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</w:pPr>
    <w:rPr>
      <w:rFonts w:eastAsia="Times New Roman" w:cs="Times New Roman"/>
      <w:sz w:val="16"/>
      <w:szCs w:val="24"/>
      <w:lang w:eastAsia="nl-NL"/>
    </w:rPr>
  </w:style>
  <w:style w:type="paragraph" w:customStyle="1" w:styleId="Paginacijfer">
    <w:name w:val="Paginacijfer"/>
    <w:basedOn w:val="Gegevens"/>
    <w:rsid w:val="0024395B"/>
    <w:pPr>
      <w:jc w:val="right"/>
    </w:pPr>
  </w:style>
  <w:style w:type="paragraph" w:styleId="Lijstopsomteken">
    <w:name w:val="List Bullet"/>
    <w:aliases w:val="Char, Char"/>
    <w:basedOn w:val="Standaard"/>
    <w:link w:val="LijstopsomtekenChar"/>
    <w:autoRedefine/>
    <w:uiPriority w:val="99"/>
    <w:rsid w:val="00DE3E2F"/>
    <w:pPr>
      <w:numPr>
        <w:numId w:val="2"/>
      </w:numPr>
      <w:spacing w:line="284" w:lineRule="atLeast"/>
      <w:ind w:left="709"/>
    </w:pPr>
    <w:rPr>
      <w:rFonts w:eastAsia="Times New Roman" w:cs="Arial"/>
      <w:spacing w:val="4"/>
      <w:sz w:val="18"/>
      <w:szCs w:val="20"/>
    </w:rPr>
  </w:style>
  <w:style w:type="character" w:customStyle="1" w:styleId="LijstopsomtekenChar">
    <w:name w:val="Lijst opsom.teken Char"/>
    <w:aliases w:val="Char Char, Char Char"/>
    <w:link w:val="Lijstopsomteken"/>
    <w:uiPriority w:val="99"/>
    <w:rsid w:val="00DE3E2F"/>
    <w:rPr>
      <w:rFonts w:ascii="Lucida Sans" w:eastAsia="Times New Roman" w:hAnsi="Lucida Sans" w:cs="Arial"/>
      <w:spacing w:val="4"/>
      <w:sz w:val="18"/>
      <w:szCs w:val="20"/>
    </w:rPr>
  </w:style>
  <w:style w:type="paragraph" w:customStyle="1" w:styleId="ListB2">
    <w:name w:val="List B2"/>
    <w:basedOn w:val="Lijstopsomteken"/>
    <w:qFormat/>
    <w:rsid w:val="00DE3E2F"/>
    <w:pPr>
      <w:numPr>
        <w:ilvl w:val="3"/>
      </w:numPr>
      <w:tabs>
        <w:tab w:val="num" w:pos="360"/>
      </w:tabs>
    </w:pPr>
  </w:style>
  <w:style w:type="table" w:styleId="Tabelraster">
    <w:name w:val="Table Grid"/>
    <w:basedOn w:val="Standaardtabel"/>
    <w:uiPriority w:val="59"/>
    <w:rsid w:val="00DE3E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">
    <w:name w:val="List Table 3"/>
    <w:basedOn w:val="Standaardtabel"/>
    <w:uiPriority w:val="99"/>
    <w:rsid w:val="000A048E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78639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8639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8639D"/>
    <w:rPr>
      <w:rFonts w:ascii="Lucida Sans" w:hAnsi="Lucida Sans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639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639D"/>
    <w:rPr>
      <w:rFonts w:ascii="Lucida Sans" w:hAnsi="Lucida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1C160-E63B-4792-BBE6-CB767573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CAA00CF9</Template>
  <TotalTime>104</TotalTime>
  <Pages>2</Pages>
  <Words>663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Haan, Bart de</dc:creator>
  <cp:lastModifiedBy>Haan, dhr. B.F. (Bart) de</cp:lastModifiedBy>
  <cp:revision>15</cp:revision>
  <cp:lastPrinted>2019-06-24T07:56:00Z</cp:lastPrinted>
  <dcterms:created xsi:type="dcterms:W3CDTF">2019-07-03T08:19:00Z</dcterms:created>
  <dcterms:modified xsi:type="dcterms:W3CDTF">2019-07-11T10:46:00Z</dcterms:modified>
</cp:coreProperties>
</file>